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1CE1674" w14:textId="7B1860D0" w:rsidR="00C36B7F" w:rsidRPr="00A35AAF" w:rsidRDefault="003E7A58" w:rsidP="00A35AAF">
      <w:pPr>
        <w:pStyle w:val="Kopvaninhoudsopgave"/>
        <w:rPr>
          <w:b w:val="0"/>
          <w:bCs w:val="0"/>
        </w:rPr>
      </w:pPr>
      <w:r>
        <w:t xml:space="preserve">Bijlage 2 </w:t>
      </w:r>
      <w:r w:rsidR="00C36B7F" w:rsidRPr="00A35AAF">
        <w:rPr>
          <w:b w:val="0"/>
          <w:bCs w:val="0"/>
        </w:rPr>
        <w:t xml:space="preserve">Referentieblad Technische bekwaamheid </w:t>
      </w:r>
    </w:p>
    <w:p w14:paraId="65CCC79A" w14:textId="77777777" w:rsidR="006F44E0" w:rsidRPr="00DF28B2" w:rsidRDefault="006F44E0" w:rsidP="006F44E0">
      <w:bookmarkStart w:id="0" w:name="h.1ci93xb" w:colFirst="0" w:colLast="0"/>
      <w:bookmarkStart w:id="1" w:name="h.2bn6wsx" w:colFirst="0" w:colLast="0"/>
      <w:bookmarkStart w:id="2" w:name="h.qsh70q" w:colFirst="0" w:colLast="0"/>
      <w:bookmarkStart w:id="3" w:name="h.3as4poj" w:colFirst="0" w:colLast="0"/>
      <w:bookmarkStart w:id="4" w:name="h.1pxezwc" w:colFirst="0" w:colLast="0"/>
      <w:bookmarkStart w:id="5" w:name="h.49x2ik5" w:colFirst="0" w:colLast="0"/>
      <w:bookmarkStart w:id="6" w:name="h.3o7alnk" w:colFirst="0" w:colLast="0"/>
      <w:bookmarkStart w:id="7" w:name="h.23ckvvd" w:colFirst="0" w:colLast="0"/>
      <w:bookmarkStart w:id="8" w:name="h.ihv636" w:colFirst="0" w:colLast="0"/>
      <w:bookmarkStart w:id="9" w:name="_Toc70071732"/>
      <w:bookmarkStart w:id="10" w:name="_Toc70072102"/>
      <w:bookmarkStart w:id="11" w:name="_Toc70344853"/>
      <w:bookmarkStart w:id="12" w:name="_Toc70071733"/>
      <w:bookmarkStart w:id="13" w:name="_Toc70072103"/>
      <w:bookmarkStart w:id="14" w:name="_Toc70344854"/>
      <w:bookmarkStart w:id="15" w:name="_Toc70071734"/>
      <w:bookmarkStart w:id="16" w:name="_Toc70072104"/>
      <w:bookmarkStart w:id="17" w:name="_Toc70344855"/>
      <w:bookmarkStart w:id="18" w:name="_Toc70071735"/>
      <w:bookmarkStart w:id="19" w:name="_Toc70072105"/>
      <w:bookmarkStart w:id="20" w:name="_Toc70344856"/>
      <w:bookmarkStart w:id="21" w:name="_Toc70071736"/>
      <w:bookmarkStart w:id="22" w:name="_Toc70072106"/>
      <w:bookmarkStart w:id="23" w:name="_Toc70344857"/>
      <w:bookmarkStart w:id="24" w:name="_Toc70071737"/>
      <w:bookmarkStart w:id="25" w:name="_Toc70072107"/>
      <w:bookmarkStart w:id="26" w:name="_Toc70344858"/>
      <w:bookmarkStart w:id="27" w:name="_Toc70071738"/>
      <w:bookmarkStart w:id="28" w:name="_Toc70072108"/>
      <w:bookmarkStart w:id="29" w:name="_Toc70344859"/>
      <w:bookmarkStart w:id="30" w:name="_Toc70071739"/>
      <w:bookmarkStart w:id="31" w:name="_Toc70072109"/>
      <w:bookmarkStart w:id="32" w:name="_Toc70344860"/>
      <w:bookmarkStart w:id="33" w:name="_Toc70071740"/>
      <w:bookmarkStart w:id="34" w:name="_Toc70072110"/>
      <w:bookmarkStart w:id="35" w:name="_Toc70344861"/>
      <w:bookmarkStart w:id="36" w:name="_Toc70071741"/>
      <w:bookmarkStart w:id="37" w:name="_Toc70072111"/>
      <w:bookmarkStart w:id="38" w:name="_Toc70344862"/>
      <w:bookmarkStart w:id="39" w:name="_Toc70071742"/>
      <w:bookmarkStart w:id="40" w:name="_Toc70072112"/>
      <w:bookmarkStart w:id="41" w:name="_Toc70344863"/>
      <w:bookmarkStart w:id="42" w:name="_Toc70071743"/>
      <w:bookmarkStart w:id="43" w:name="_Toc70072113"/>
      <w:bookmarkStart w:id="44" w:name="_Toc70344864"/>
      <w:bookmarkStart w:id="45" w:name="_Toc70071744"/>
      <w:bookmarkStart w:id="46" w:name="_Toc70072114"/>
      <w:bookmarkStart w:id="47" w:name="_Toc70344865"/>
      <w:bookmarkStart w:id="48" w:name="_Toc70071745"/>
      <w:bookmarkStart w:id="49" w:name="_Toc70072115"/>
      <w:bookmarkStart w:id="50" w:name="_Toc70344866"/>
      <w:bookmarkStart w:id="51" w:name="h.32hioqz" w:colFirst="0" w:colLast="0"/>
      <w:bookmarkStart w:id="52" w:name="_Hlk57707680"/>
      <w:bookmarkStart w:id="53" w:name="_Hlk54791464"/>
      <w:bookmarkStart w:id="54" w:name="_Hlk408130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DF28B2">
        <w:t xml:space="preserve">Als </w:t>
      </w:r>
      <w:r>
        <w:t>M</w:t>
      </w:r>
      <w:r w:rsidRPr="00DF28B2">
        <w:t xml:space="preserve">inimumeis geldt dat de </w:t>
      </w:r>
      <w:r>
        <w:t>I</w:t>
      </w:r>
      <w:r w:rsidRPr="00DF28B2">
        <w:t xml:space="preserve">nschrijver in de periode van vijf (5) jaar voor zowel Werken </w:t>
      </w:r>
      <w:r>
        <w:t>v</w:t>
      </w:r>
      <w:r w:rsidRPr="00DF28B2">
        <w:t xml:space="preserve">oorafgaande aan de uiterste datum van </w:t>
      </w:r>
      <w:r>
        <w:t>indienen Inschrijving</w:t>
      </w:r>
      <w:r w:rsidRPr="00DF28B2">
        <w:t xml:space="preserve"> op een vakkundige en regelmatige wijze projecten heeft uitgevoerd en opgeleverd binnen de overeengekomen termijn (verleend uitstel van oplevering daarin begrepen) waarbij de volgende </w:t>
      </w:r>
      <w:r w:rsidRPr="00DF28B2">
        <w:rPr>
          <w:b/>
        </w:rPr>
        <w:t>in vet beschreven kerncompetenties</w:t>
      </w:r>
      <w:r w:rsidRPr="00DF28B2">
        <w:t xml:space="preserve"> benodigd waren:</w:t>
      </w:r>
    </w:p>
    <w:p w14:paraId="0A707DFA" w14:textId="2DAA9588" w:rsidR="00B9298B" w:rsidRPr="00547AEA" w:rsidRDefault="003534BB" w:rsidP="00547AEA">
      <w:pPr>
        <w:pStyle w:val="Lijstalinea"/>
        <w:numPr>
          <w:ilvl w:val="0"/>
          <w:numId w:val="54"/>
        </w:numPr>
        <w:rPr>
          <w:bCs/>
          <w:i/>
        </w:rPr>
      </w:pPr>
      <w:r w:rsidRPr="003534BB">
        <w:rPr>
          <w:bCs/>
          <w:iCs/>
        </w:rPr>
        <w:t xml:space="preserve">Eén referentie, voorzien van een goedkeuringsverklaring van de referent, waarmee wordt aangetoond dat u minimaal </w:t>
      </w:r>
      <w:r w:rsidRPr="003534BB">
        <w:rPr>
          <w:b/>
          <w:bCs/>
          <w:iCs/>
        </w:rPr>
        <w:t xml:space="preserve">1 uitgevoerd werk heeft uitgevoerd en opgeleverd binnen het beperkingengebied van het spoor </w:t>
      </w:r>
      <w:r w:rsidRPr="003534BB">
        <w:rPr>
          <w:bCs/>
          <w:iCs/>
        </w:rPr>
        <w:t xml:space="preserve">met een aanneemsom of een gefactureerd bedrag van dit werk van ten minste </w:t>
      </w:r>
      <w:r w:rsidRPr="003534BB">
        <w:rPr>
          <w:rFonts w:ascii="Times New Roman" w:hAnsi="Times New Roman" w:cs="Times New Roman"/>
          <w:bCs/>
          <w:iCs/>
        </w:rPr>
        <w:t>€</w:t>
      </w:r>
      <w:r w:rsidRPr="003534BB">
        <w:rPr>
          <w:bCs/>
          <w:iCs/>
        </w:rPr>
        <w:t xml:space="preserve"> 5.000.000,- (excl. BTW).</w:t>
      </w:r>
      <w:r w:rsidRPr="003534BB">
        <w:rPr>
          <w:bCs/>
        </w:rPr>
        <w:t xml:space="preserve"> </w:t>
      </w:r>
    </w:p>
    <w:p w14:paraId="04373E6E" w14:textId="77777777" w:rsidR="00547AEA" w:rsidRPr="00547AEA" w:rsidRDefault="00547AEA" w:rsidP="00547AEA">
      <w:pPr>
        <w:pStyle w:val="Lijstalinea"/>
        <w:ind w:left="1080"/>
        <w:rPr>
          <w:bCs/>
          <w:i/>
        </w:rPr>
      </w:pPr>
    </w:p>
    <w:p w14:paraId="189D9925" w14:textId="0928E23A" w:rsidR="00B9298B" w:rsidRPr="00547AEA" w:rsidRDefault="00B9298B" w:rsidP="00547AEA">
      <w:pPr>
        <w:pStyle w:val="Lijstalinea"/>
        <w:ind w:left="360"/>
        <w:rPr>
          <w:bCs/>
          <w:i/>
        </w:rPr>
      </w:pPr>
      <w:r>
        <w:rPr>
          <w:bCs/>
          <w:i/>
        </w:rPr>
        <w:t xml:space="preserve">Toelichting: </w:t>
      </w:r>
      <w:r w:rsidR="00547AEA" w:rsidRPr="003534BB">
        <w:rPr>
          <w:bCs/>
          <w:i/>
        </w:rPr>
        <w:t>Hiermee toont inschrijver aan in staat te zijn om een werk te kunnen realiseren, dat zich op een gelijksoortige locatie bevindt als de opdracht.</w:t>
      </w:r>
    </w:p>
    <w:tbl>
      <w:tblPr>
        <w:tblStyle w:val="Rastertabel1licht-Accent5"/>
        <w:tblW w:w="0" w:type="auto"/>
        <w:tblLook w:val="0600" w:firstRow="0" w:lastRow="0" w:firstColumn="0" w:lastColumn="0" w:noHBand="1" w:noVBand="1"/>
      </w:tblPr>
      <w:tblGrid>
        <w:gridCol w:w="4390"/>
        <w:gridCol w:w="4394"/>
      </w:tblGrid>
      <w:tr w:rsidR="00B9298B" w:rsidRPr="00802457" w14:paraId="1A198B28" w14:textId="77777777" w:rsidTr="009842BD">
        <w:tc>
          <w:tcPr>
            <w:tcW w:w="4390" w:type="dxa"/>
          </w:tcPr>
          <w:p w14:paraId="1E8F4C0D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Naam opdrachtgever &amp; naam, telefoonnummer en emailadres van de contactpersoon bij deze opdrachtgever</w:t>
            </w:r>
          </w:p>
        </w:tc>
        <w:tc>
          <w:tcPr>
            <w:tcW w:w="4394" w:type="dxa"/>
          </w:tcPr>
          <w:p w14:paraId="7A65451E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6349189D" w14:textId="77777777" w:rsidTr="009842BD">
        <w:tc>
          <w:tcPr>
            <w:tcW w:w="4390" w:type="dxa"/>
          </w:tcPr>
          <w:p w14:paraId="60FC4FBA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  <w:lang w:eastAsia="en-US"/>
              </w:rPr>
              <w:t>Korte omschrijving van  contract</w:t>
            </w:r>
          </w:p>
        </w:tc>
        <w:tc>
          <w:tcPr>
            <w:tcW w:w="4394" w:type="dxa"/>
          </w:tcPr>
          <w:p w14:paraId="4A8B7660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1FF5F380" w14:textId="77777777" w:rsidTr="009842BD">
        <w:tc>
          <w:tcPr>
            <w:tcW w:w="4390" w:type="dxa"/>
          </w:tcPr>
          <w:p w14:paraId="064233C7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Omvang van het contract en het civiele werk (in elk geval in euro’s)</w:t>
            </w:r>
          </w:p>
        </w:tc>
        <w:tc>
          <w:tcPr>
            <w:tcW w:w="4394" w:type="dxa"/>
          </w:tcPr>
          <w:p w14:paraId="34C90C9F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€</w:t>
            </w:r>
            <w:r>
              <w:rPr>
                <w:color w:val="auto"/>
                <w:lang w:eastAsia="en-US"/>
              </w:rPr>
              <w:t xml:space="preserve"> </w:t>
            </w:r>
            <w:r>
              <w:rPr>
                <w:rFonts w:cs="DIN"/>
                <w:color w:val="auto"/>
                <w:lang w:eastAsia="en-US"/>
              </w:rPr>
              <w:t>………………</w:t>
            </w:r>
          </w:p>
        </w:tc>
      </w:tr>
      <w:tr w:rsidR="00B9298B" w:rsidRPr="00802457" w14:paraId="02794FCC" w14:textId="77777777" w:rsidTr="009842BD">
        <w:tc>
          <w:tcPr>
            <w:tcW w:w="4390" w:type="dxa"/>
          </w:tcPr>
          <w:p w14:paraId="398B30C5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Datum start en datum oplevering</w:t>
            </w:r>
          </w:p>
        </w:tc>
        <w:tc>
          <w:tcPr>
            <w:tcW w:w="4394" w:type="dxa"/>
          </w:tcPr>
          <w:p w14:paraId="2BDAC30B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61778303" w14:textId="77777777" w:rsidTr="009842BD">
        <w:tc>
          <w:tcPr>
            <w:tcW w:w="4390" w:type="dxa"/>
          </w:tcPr>
          <w:p w14:paraId="02F6ED93" w14:textId="77777777" w:rsidR="00B9298B" w:rsidRPr="00802457" w:rsidRDefault="00B9298B" w:rsidP="009842BD">
            <w:pPr>
              <w:rPr>
                <w:color w:val="auto"/>
              </w:rPr>
            </w:pPr>
            <w:r w:rsidRPr="00802457">
              <w:rPr>
                <w:color w:val="auto"/>
              </w:rPr>
              <w:t xml:space="preserve">Indien uitgevoerd in combinatie: </w:t>
            </w:r>
          </w:p>
          <w:p w14:paraId="5604D72D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 xml:space="preserve">het percentage aandeel in combinatie en de juridische participatieverhouding inclusief de namen van alle combinanten </w:t>
            </w:r>
          </w:p>
        </w:tc>
        <w:tc>
          <w:tcPr>
            <w:tcW w:w="4394" w:type="dxa"/>
          </w:tcPr>
          <w:p w14:paraId="12BFC1B9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2AC8C1F9" w14:textId="77777777" w:rsidTr="009842BD">
        <w:tc>
          <w:tcPr>
            <w:tcW w:w="4390" w:type="dxa"/>
          </w:tcPr>
          <w:p w14:paraId="40E9FBC2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 xml:space="preserve">Welke werkzaamheden komen aan de orde in het referentieproject?  </w:t>
            </w:r>
          </w:p>
        </w:tc>
        <w:tc>
          <w:tcPr>
            <w:tcW w:w="4394" w:type="dxa"/>
          </w:tcPr>
          <w:p w14:paraId="6B6C0A0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1 A4-tje)</w:t>
            </w:r>
          </w:p>
        </w:tc>
      </w:tr>
      <w:tr w:rsidR="00B9298B" w:rsidRPr="00802457" w14:paraId="705846A0" w14:textId="77777777" w:rsidTr="009842BD">
        <w:tc>
          <w:tcPr>
            <w:tcW w:w="4390" w:type="dxa"/>
          </w:tcPr>
          <w:p w14:paraId="72C63FCD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Motiveer waarom u juist dit project opvoert als referentie.</w:t>
            </w:r>
          </w:p>
        </w:tc>
        <w:tc>
          <w:tcPr>
            <w:tcW w:w="4394" w:type="dxa"/>
          </w:tcPr>
          <w:p w14:paraId="3A8A8D37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½ A4)</w:t>
            </w:r>
          </w:p>
        </w:tc>
      </w:tr>
      <w:tr w:rsidR="00B9298B" w:rsidRPr="00802457" w14:paraId="6B4D31BD" w14:textId="77777777" w:rsidTr="009842BD">
        <w:tc>
          <w:tcPr>
            <w:tcW w:w="4390" w:type="dxa"/>
          </w:tcPr>
          <w:p w14:paraId="059A6B8E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Heeft u een tevredenheidsverklaring van de opdrachtgever bijgevoegd?</w:t>
            </w:r>
          </w:p>
        </w:tc>
        <w:tc>
          <w:tcPr>
            <w:tcW w:w="4394" w:type="dxa"/>
          </w:tcPr>
          <w:p w14:paraId="101CCAC8" w14:textId="77777777" w:rsidR="00B9298B" w:rsidRPr="00CB07A1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ja/nee</w:t>
            </w:r>
          </w:p>
          <w:p w14:paraId="3B9C03DE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</w:t>
            </w:r>
            <w:r>
              <w:rPr>
                <w:color w:val="auto"/>
                <w:lang w:eastAsia="en-US"/>
              </w:rPr>
              <w:t xml:space="preserve">verplicht </w:t>
            </w:r>
            <w:r w:rsidRPr="00CB07A1">
              <w:rPr>
                <w:color w:val="auto"/>
                <w:lang w:eastAsia="en-US"/>
              </w:rPr>
              <w:t>‘ja’, verklaring bijvoegen)</w:t>
            </w:r>
          </w:p>
        </w:tc>
      </w:tr>
    </w:tbl>
    <w:p w14:paraId="7108D231" w14:textId="77777777" w:rsidR="00B9298B" w:rsidRPr="001F71F4" w:rsidRDefault="00B9298B" w:rsidP="009842BD">
      <w:pPr>
        <w:rPr>
          <w:bCs/>
          <w:i/>
        </w:rPr>
      </w:pPr>
    </w:p>
    <w:p w14:paraId="2A22045C" w14:textId="6E866D13" w:rsidR="00B86535" w:rsidRPr="00B86535" w:rsidRDefault="00B86535" w:rsidP="00B86535">
      <w:pPr>
        <w:pStyle w:val="Lijstalinea"/>
        <w:numPr>
          <w:ilvl w:val="0"/>
          <w:numId w:val="54"/>
        </w:numPr>
        <w:rPr>
          <w:bCs/>
          <w:iCs/>
        </w:rPr>
      </w:pPr>
      <w:r w:rsidRPr="00B86535">
        <w:rPr>
          <w:bCs/>
          <w:iCs/>
        </w:rPr>
        <w:t xml:space="preserve">Eén referentie, voorzien van een goedkeuringsverklaring van de referent, waarmee wordt aangetoond dat u minimaal 1 uitgevoerd werk heeft uitgevoerd en opgeleverd met een </w:t>
      </w:r>
      <w:r w:rsidRPr="00B86535">
        <w:rPr>
          <w:b/>
          <w:bCs/>
          <w:iCs/>
        </w:rPr>
        <w:t>baanverbreding met een minimale lengte van 50 meter en hoogte van minimaal 1,5 meter bij een in exploitatie zijnde spoorbaan</w:t>
      </w:r>
      <w:r w:rsidRPr="00B86535">
        <w:rPr>
          <w:bCs/>
        </w:rPr>
        <w:t xml:space="preserve"> </w:t>
      </w:r>
      <w:r w:rsidRPr="00B86535">
        <w:rPr>
          <w:bCs/>
          <w:iCs/>
        </w:rPr>
        <w:t xml:space="preserve">van ten minste </w:t>
      </w:r>
      <w:r w:rsidRPr="00B86535">
        <w:rPr>
          <w:rFonts w:ascii="Times New Roman" w:hAnsi="Times New Roman" w:cs="Times New Roman"/>
          <w:bCs/>
          <w:iCs/>
        </w:rPr>
        <w:t>€</w:t>
      </w:r>
      <w:r w:rsidRPr="00B86535">
        <w:rPr>
          <w:bCs/>
          <w:iCs/>
        </w:rPr>
        <w:t xml:space="preserve"> 2.000.000,- (excl. BTW).</w:t>
      </w:r>
      <w:r w:rsidRPr="00B86535">
        <w:rPr>
          <w:bCs/>
        </w:rPr>
        <w:t xml:space="preserve"> </w:t>
      </w:r>
    </w:p>
    <w:p w14:paraId="6538EBF9" w14:textId="77777777" w:rsidR="00B9298B" w:rsidRDefault="00B9298B" w:rsidP="009842BD">
      <w:pPr>
        <w:pStyle w:val="Lijstalinea"/>
        <w:ind w:left="360"/>
        <w:rPr>
          <w:bCs/>
        </w:rPr>
      </w:pPr>
    </w:p>
    <w:p w14:paraId="53C1A279" w14:textId="2FA767A3" w:rsidR="00B9298B" w:rsidRPr="00EC2E7C" w:rsidRDefault="00B9298B" w:rsidP="00EC2E7C">
      <w:pPr>
        <w:pStyle w:val="Lijstalinea"/>
        <w:ind w:left="360"/>
        <w:rPr>
          <w:bCs/>
          <w:i/>
          <w:iCs/>
        </w:rPr>
      </w:pPr>
      <w:r>
        <w:rPr>
          <w:bCs/>
          <w:i/>
        </w:rPr>
        <w:t xml:space="preserve">Toelichting: </w:t>
      </w:r>
      <w:r w:rsidR="00EC2E7C" w:rsidRPr="00EC2E7C">
        <w:rPr>
          <w:bCs/>
          <w:i/>
          <w:iCs/>
        </w:rPr>
        <w:t>Hiermee toont inschrijver aan in staat te zijn om een werk te kunnen realiseren, dat zich op een gelijksoortige locatie bevindt als de opdracht.</w:t>
      </w:r>
    </w:p>
    <w:tbl>
      <w:tblPr>
        <w:tblStyle w:val="Rastertabel1licht-Accent5"/>
        <w:tblW w:w="0" w:type="auto"/>
        <w:tblLook w:val="0600" w:firstRow="0" w:lastRow="0" w:firstColumn="0" w:lastColumn="0" w:noHBand="1" w:noVBand="1"/>
      </w:tblPr>
      <w:tblGrid>
        <w:gridCol w:w="4390"/>
        <w:gridCol w:w="4394"/>
      </w:tblGrid>
      <w:tr w:rsidR="00B9298B" w:rsidRPr="00802457" w14:paraId="1E447FCD" w14:textId="77777777" w:rsidTr="009842BD">
        <w:tc>
          <w:tcPr>
            <w:tcW w:w="4390" w:type="dxa"/>
          </w:tcPr>
          <w:p w14:paraId="080AFE26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Naam opdrachtgever &amp; naam, telefoonnummer en emailadres van de contactpersoon bij deze opdrachtgever</w:t>
            </w:r>
          </w:p>
        </w:tc>
        <w:tc>
          <w:tcPr>
            <w:tcW w:w="4394" w:type="dxa"/>
          </w:tcPr>
          <w:p w14:paraId="28C4BAF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401DF099" w14:textId="77777777" w:rsidTr="009842BD">
        <w:tc>
          <w:tcPr>
            <w:tcW w:w="4390" w:type="dxa"/>
          </w:tcPr>
          <w:p w14:paraId="44E7A38E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  <w:lang w:eastAsia="en-US"/>
              </w:rPr>
              <w:t>Korte omschrijving van  contract</w:t>
            </w:r>
          </w:p>
        </w:tc>
        <w:tc>
          <w:tcPr>
            <w:tcW w:w="4394" w:type="dxa"/>
          </w:tcPr>
          <w:p w14:paraId="057A4E63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56B99F3D" w14:textId="77777777" w:rsidTr="009842BD">
        <w:tc>
          <w:tcPr>
            <w:tcW w:w="4390" w:type="dxa"/>
          </w:tcPr>
          <w:p w14:paraId="57A4061B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Omvang van het contract en het civiele werk (in elk geval in euro’s)</w:t>
            </w:r>
          </w:p>
        </w:tc>
        <w:tc>
          <w:tcPr>
            <w:tcW w:w="4394" w:type="dxa"/>
          </w:tcPr>
          <w:p w14:paraId="4A8B228F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€</w:t>
            </w:r>
            <w:r>
              <w:rPr>
                <w:color w:val="auto"/>
                <w:lang w:eastAsia="en-US"/>
              </w:rPr>
              <w:t xml:space="preserve"> </w:t>
            </w:r>
            <w:r>
              <w:rPr>
                <w:rFonts w:cs="DIN"/>
                <w:color w:val="auto"/>
                <w:lang w:eastAsia="en-US"/>
              </w:rPr>
              <w:t>………………</w:t>
            </w:r>
          </w:p>
        </w:tc>
      </w:tr>
      <w:tr w:rsidR="00B9298B" w:rsidRPr="00802457" w14:paraId="6F8E8DA6" w14:textId="77777777" w:rsidTr="009842BD">
        <w:tc>
          <w:tcPr>
            <w:tcW w:w="4390" w:type="dxa"/>
          </w:tcPr>
          <w:p w14:paraId="2A1ED874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Datum start en datum oplevering</w:t>
            </w:r>
          </w:p>
        </w:tc>
        <w:tc>
          <w:tcPr>
            <w:tcW w:w="4394" w:type="dxa"/>
          </w:tcPr>
          <w:p w14:paraId="7C62A63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7BE1DBE2" w14:textId="77777777" w:rsidTr="009842BD">
        <w:tc>
          <w:tcPr>
            <w:tcW w:w="4390" w:type="dxa"/>
          </w:tcPr>
          <w:p w14:paraId="4ADD1037" w14:textId="77777777" w:rsidR="00B9298B" w:rsidRPr="00802457" w:rsidRDefault="00B9298B" w:rsidP="009842BD">
            <w:pPr>
              <w:rPr>
                <w:color w:val="auto"/>
              </w:rPr>
            </w:pPr>
            <w:r w:rsidRPr="00802457">
              <w:rPr>
                <w:color w:val="auto"/>
              </w:rPr>
              <w:t xml:space="preserve">Indien uitgevoerd in combinatie: </w:t>
            </w:r>
          </w:p>
          <w:p w14:paraId="1DC3F203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 xml:space="preserve">het percentage aandeel in combinatie en de juridische participatieverhouding inclusief de namen van alle combinanten </w:t>
            </w:r>
          </w:p>
        </w:tc>
        <w:tc>
          <w:tcPr>
            <w:tcW w:w="4394" w:type="dxa"/>
          </w:tcPr>
          <w:p w14:paraId="01282360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24C201C8" w14:textId="77777777" w:rsidTr="009842BD">
        <w:tc>
          <w:tcPr>
            <w:tcW w:w="4390" w:type="dxa"/>
          </w:tcPr>
          <w:p w14:paraId="22BD6E48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 xml:space="preserve">Welke werkzaamheden komen aan de orde in het referentieproject?  </w:t>
            </w:r>
          </w:p>
        </w:tc>
        <w:tc>
          <w:tcPr>
            <w:tcW w:w="4394" w:type="dxa"/>
          </w:tcPr>
          <w:p w14:paraId="583C84DD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1 A4-tje)</w:t>
            </w:r>
          </w:p>
        </w:tc>
      </w:tr>
      <w:tr w:rsidR="00B9298B" w:rsidRPr="00802457" w14:paraId="65F662D3" w14:textId="77777777" w:rsidTr="009842BD">
        <w:tc>
          <w:tcPr>
            <w:tcW w:w="4390" w:type="dxa"/>
          </w:tcPr>
          <w:p w14:paraId="41CB13EC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Motiveer waarom u juist dit project opvoert als referentie.</w:t>
            </w:r>
          </w:p>
        </w:tc>
        <w:tc>
          <w:tcPr>
            <w:tcW w:w="4394" w:type="dxa"/>
          </w:tcPr>
          <w:p w14:paraId="26C81C67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½ A4)</w:t>
            </w:r>
          </w:p>
        </w:tc>
      </w:tr>
      <w:tr w:rsidR="00B9298B" w:rsidRPr="00802457" w14:paraId="2268A2CF" w14:textId="77777777" w:rsidTr="009842BD">
        <w:tc>
          <w:tcPr>
            <w:tcW w:w="4390" w:type="dxa"/>
          </w:tcPr>
          <w:p w14:paraId="383A1677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Heeft u een tevredenheidsverklaring van de opdrachtgever bijgevoegd?</w:t>
            </w:r>
          </w:p>
        </w:tc>
        <w:tc>
          <w:tcPr>
            <w:tcW w:w="4394" w:type="dxa"/>
          </w:tcPr>
          <w:p w14:paraId="277C9698" w14:textId="77777777" w:rsidR="00B9298B" w:rsidRPr="00CB07A1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ja/nee</w:t>
            </w:r>
          </w:p>
          <w:p w14:paraId="71AA0402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</w:t>
            </w:r>
            <w:r>
              <w:rPr>
                <w:color w:val="auto"/>
                <w:lang w:eastAsia="en-US"/>
              </w:rPr>
              <w:t xml:space="preserve">verplicht </w:t>
            </w:r>
            <w:r w:rsidRPr="00CB07A1">
              <w:rPr>
                <w:color w:val="auto"/>
                <w:lang w:eastAsia="en-US"/>
              </w:rPr>
              <w:t>‘ja’, verklaring bijvoegen)</w:t>
            </w:r>
          </w:p>
        </w:tc>
      </w:tr>
    </w:tbl>
    <w:p w14:paraId="6573267C" w14:textId="207098F5" w:rsidR="00B9298B" w:rsidRDefault="00B9298B" w:rsidP="00A35AAF">
      <w:pPr>
        <w:rPr>
          <w:bCs/>
        </w:rPr>
      </w:pPr>
    </w:p>
    <w:p w14:paraId="1AA8B0B8" w14:textId="549041C8" w:rsidR="001535EA" w:rsidRDefault="001535EA" w:rsidP="00A35AAF">
      <w:pPr>
        <w:rPr>
          <w:bCs/>
        </w:rPr>
      </w:pPr>
    </w:p>
    <w:p w14:paraId="3D3885AD" w14:textId="3C6D0687" w:rsidR="001535EA" w:rsidRDefault="001535EA" w:rsidP="00A35AAF">
      <w:pPr>
        <w:rPr>
          <w:bCs/>
        </w:rPr>
      </w:pPr>
    </w:p>
    <w:p w14:paraId="3DA04A3A" w14:textId="77777777" w:rsidR="001535EA" w:rsidRPr="00A35AAF" w:rsidRDefault="001535EA" w:rsidP="00A35AAF">
      <w:pPr>
        <w:rPr>
          <w:bCs/>
        </w:rPr>
      </w:pPr>
    </w:p>
    <w:p w14:paraId="23BFD21A" w14:textId="753D20DB" w:rsidR="00EC2E7C" w:rsidRPr="00EC2E7C" w:rsidRDefault="00EC2E7C" w:rsidP="00EC2E7C">
      <w:pPr>
        <w:pStyle w:val="Lijstalinea"/>
        <w:numPr>
          <w:ilvl w:val="0"/>
          <w:numId w:val="54"/>
        </w:numPr>
        <w:rPr>
          <w:bCs/>
          <w:iCs/>
        </w:rPr>
      </w:pPr>
      <w:r w:rsidRPr="00EC2E7C">
        <w:rPr>
          <w:bCs/>
          <w:iCs/>
        </w:rPr>
        <w:lastRenderedPageBreak/>
        <w:t xml:space="preserve">Eén referentie, voorzien van een goedkeuringsverklaring van de referent, waarmee wordt aangetoond dat u </w:t>
      </w:r>
      <w:r w:rsidRPr="00EC2E7C">
        <w:rPr>
          <w:b/>
          <w:bCs/>
          <w:iCs/>
        </w:rPr>
        <w:t xml:space="preserve">minimaal 1 uitgevoerd werk heeft uitgevoerd en opgeleverd waarbij een civieltechnisch kunstwerk (beton) geschikt voor autoverkeer is gerealiseerd </w:t>
      </w:r>
      <w:r w:rsidRPr="00EC2E7C">
        <w:rPr>
          <w:bCs/>
          <w:iCs/>
        </w:rPr>
        <w:t xml:space="preserve">van ten minste </w:t>
      </w:r>
      <w:r w:rsidRPr="00EC2E7C">
        <w:rPr>
          <w:rFonts w:ascii="Times New Roman" w:hAnsi="Times New Roman" w:cs="Times New Roman"/>
          <w:bCs/>
          <w:iCs/>
        </w:rPr>
        <w:t>€</w:t>
      </w:r>
      <w:r w:rsidRPr="00EC2E7C">
        <w:rPr>
          <w:bCs/>
          <w:iCs/>
        </w:rPr>
        <w:t xml:space="preserve"> 1.000.000,- (excl. BTW). </w:t>
      </w:r>
    </w:p>
    <w:p w14:paraId="234570D0" w14:textId="601F16F0" w:rsidR="00B9298B" w:rsidRPr="00961DD4" w:rsidRDefault="00B9298B" w:rsidP="00EC2E7C">
      <w:pPr>
        <w:pStyle w:val="Lijstalinea"/>
        <w:ind w:left="1080"/>
        <w:rPr>
          <w:bCs/>
          <w:i/>
          <w:iCs/>
        </w:rPr>
      </w:pPr>
    </w:p>
    <w:p w14:paraId="3A058E37" w14:textId="77777777" w:rsidR="00B9298B" w:rsidRDefault="00B9298B" w:rsidP="009842BD">
      <w:pPr>
        <w:pStyle w:val="Lijstalinea"/>
        <w:ind w:left="360"/>
        <w:rPr>
          <w:bCs/>
        </w:rPr>
      </w:pPr>
    </w:p>
    <w:p w14:paraId="022DA5BB" w14:textId="77777777" w:rsidR="00B9298B" w:rsidRPr="001F71F4" w:rsidRDefault="00B9298B" w:rsidP="009842BD">
      <w:pPr>
        <w:pStyle w:val="Lijstalinea"/>
        <w:ind w:left="360"/>
        <w:rPr>
          <w:bCs/>
          <w:i/>
          <w:iCs/>
        </w:rPr>
      </w:pPr>
      <w:r>
        <w:rPr>
          <w:bCs/>
          <w:i/>
        </w:rPr>
        <w:t xml:space="preserve">Toelichting: </w:t>
      </w:r>
      <w:r w:rsidRPr="001F71F4">
        <w:rPr>
          <w:bCs/>
          <w:i/>
          <w:iCs/>
        </w:rPr>
        <w:t xml:space="preserve">Hiermee toont </w:t>
      </w:r>
      <w:r>
        <w:rPr>
          <w:bCs/>
          <w:i/>
          <w:iCs/>
        </w:rPr>
        <w:t>G</w:t>
      </w:r>
      <w:r w:rsidRPr="001F71F4">
        <w:rPr>
          <w:bCs/>
          <w:i/>
          <w:iCs/>
        </w:rPr>
        <w:t>egadigde aan in staat te zijn om een werk te kunnen realiseren</w:t>
      </w:r>
      <w:r>
        <w:rPr>
          <w:bCs/>
          <w:i/>
          <w:iCs/>
        </w:rPr>
        <w:t xml:space="preserve"> met betonnen brugdek</w:t>
      </w:r>
      <w:r w:rsidRPr="001F71F4">
        <w:rPr>
          <w:bCs/>
          <w:i/>
          <w:iCs/>
        </w:rPr>
        <w:t>, dat zich op een gelijksoortige locatie bevindt als de opdracht.</w:t>
      </w:r>
    </w:p>
    <w:tbl>
      <w:tblPr>
        <w:tblStyle w:val="Rastertabel1licht-Accent5"/>
        <w:tblW w:w="0" w:type="auto"/>
        <w:tblLook w:val="0600" w:firstRow="0" w:lastRow="0" w:firstColumn="0" w:lastColumn="0" w:noHBand="1" w:noVBand="1"/>
      </w:tblPr>
      <w:tblGrid>
        <w:gridCol w:w="4390"/>
        <w:gridCol w:w="4394"/>
      </w:tblGrid>
      <w:tr w:rsidR="00B9298B" w:rsidRPr="00802457" w14:paraId="62A1BC4C" w14:textId="77777777" w:rsidTr="009842BD">
        <w:tc>
          <w:tcPr>
            <w:tcW w:w="4390" w:type="dxa"/>
          </w:tcPr>
          <w:p w14:paraId="0A45C44E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Naam opdrachtgever &amp; naam, telefoonnummer en emailadres van de contactpersoon bij deze opdrachtgever</w:t>
            </w:r>
          </w:p>
        </w:tc>
        <w:tc>
          <w:tcPr>
            <w:tcW w:w="4394" w:type="dxa"/>
          </w:tcPr>
          <w:p w14:paraId="3188A7FF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7FA2A736" w14:textId="77777777" w:rsidTr="009842BD">
        <w:tc>
          <w:tcPr>
            <w:tcW w:w="4390" w:type="dxa"/>
          </w:tcPr>
          <w:p w14:paraId="71C1A79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  <w:lang w:eastAsia="en-US"/>
              </w:rPr>
              <w:t>Korte omschrijving van  contract</w:t>
            </w:r>
          </w:p>
        </w:tc>
        <w:tc>
          <w:tcPr>
            <w:tcW w:w="4394" w:type="dxa"/>
          </w:tcPr>
          <w:p w14:paraId="2D465E76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1E3D789A" w14:textId="77777777" w:rsidTr="009842BD">
        <w:tc>
          <w:tcPr>
            <w:tcW w:w="4390" w:type="dxa"/>
          </w:tcPr>
          <w:p w14:paraId="1DF5B45C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Omvang van het contract en het civiele werk (in elk geval in euro’s)</w:t>
            </w:r>
          </w:p>
        </w:tc>
        <w:tc>
          <w:tcPr>
            <w:tcW w:w="4394" w:type="dxa"/>
          </w:tcPr>
          <w:p w14:paraId="7614FD1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€</w:t>
            </w:r>
            <w:r>
              <w:rPr>
                <w:color w:val="auto"/>
                <w:lang w:eastAsia="en-US"/>
              </w:rPr>
              <w:t xml:space="preserve"> </w:t>
            </w:r>
            <w:r>
              <w:rPr>
                <w:rFonts w:cs="DIN"/>
                <w:color w:val="auto"/>
                <w:lang w:eastAsia="en-US"/>
              </w:rPr>
              <w:t>………………</w:t>
            </w:r>
          </w:p>
        </w:tc>
      </w:tr>
      <w:tr w:rsidR="00B9298B" w:rsidRPr="00802457" w14:paraId="26659AFF" w14:textId="77777777" w:rsidTr="009842BD">
        <w:tc>
          <w:tcPr>
            <w:tcW w:w="4390" w:type="dxa"/>
          </w:tcPr>
          <w:p w14:paraId="37487680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Datum start en datum oplevering</w:t>
            </w:r>
          </w:p>
        </w:tc>
        <w:tc>
          <w:tcPr>
            <w:tcW w:w="4394" w:type="dxa"/>
          </w:tcPr>
          <w:p w14:paraId="71F6DC12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1ACB9992" w14:textId="77777777" w:rsidTr="009842BD">
        <w:tc>
          <w:tcPr>
            <w:tcW w:w="4390" w:type="dxa"/>
          </w:tcPr>
          <w:p w14:paraId="22F7F73D" w14:textId="77777777" w:rsidR="00B9298B" w:rsidRPr="00802457" w:rsidRDefault="00B9298B" w:rsidP="009842BD">
            <w:pPr>
              <w:rPr>
                <w:color w:val="auto"/>
              </w:rPr>
            </w:pPr>
            <w:r w:rsidRPr="00802457">
              <w:rPr>
                <w:color w:val="auto"/>
              </w:rPr>
              <w:t xml:space="preserve">Indien uitgevoerd in combinatie: </w:t>
            </w:r>
          </w:p>
          <w:p w14:paraId="1DD4A765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 xml:space="preserve">het percentage aandeel in combinatie en de juridische participatieverhouding inclusief de namen van alle combinanten </w:t>
            </w:r>
          </w:p>
        </w:tc>
        <w:tc>
          <w:tcPr>
            <w:tcW w:w="4394" w:type="dxa"/>
          </w:tcPr>
          <w:p w14:paraId="02268511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</w:p>
        </w:tc>
      </w:tr>
      <w:tr w:rsidR="00B9298B" w:rsidRPr="00802457" w14:paraId="7EBA4749" w14:textId="77777777" w:rsidTr="009842BD">
        <w:tc>
          <w:tcPr>
            <w:tcW w:w="4390" w:type="dxa"/>
          </w:tcPr>
          <w:p w14:paraId="0FCF38F5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 xml:space="preserve">Welke werkzaamheden komen aan de orde in het referentieproject?  </w:t>
            </w:r>
          </w:p>
        </w:tc>
        <w:tc>
          <w:tcPr>
            <w:tcW w:w="4394" w:type="dxa"/>
          </w:tcPr>
          <w:p w14:paraId="1BC8BAFD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1 A4-tje)</w:t>
            </w:r>
          </w:p>
        </w:tc>
      </w:tr>
      <w:tr w:rsidR="00B9298B" w:rsidRPr="00802457" w14:paraId="13895117" w14:textId="77777777" w:rsidTr="009842BD">
        <w:tc>
          <w:tcPr>
            <w:tcW w:w="4390" w:type="dxa"/>
          </w:tcPr>
          <w:p w14:paraId="4B4DB162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Motiveer waarom u juist dit project opvoert als referentie.</w:t>
            </w:r>
          </w:p>
        </w:tc>
        <w:tc>
          <w:tcPr>
            <w:tcW w:w="4394" w:type="dxa"/>
          </w:tcPr>
          <w:p w14:paraId="7E9ACBCC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(max ½ A4)</w:t>
            </w:r>
          </w:p>
        </w:tc>
      </w:tr>
      <w:tr w:rsidR="00B9298B" w:rsidRPr="00802457" w14:paraId="11445AFB" w14:textId="77777777" w:rsidTr="009842BD">
        <w:tc>
          <w:tcPr>
            <w:tcW w:w="4390" w:type="dxa"/>
          </w:tcPr>
          <w:p w14:paraId="15F89C20" w14:textId="77777777" w:rsidR="00B9298B" w:rsidRPr="00802457" w:rsidRDefault="00B9298B" w:rsidP="009842BD">
            <w:pPr>
              <w:rPr>
                <w:color w:val="auto"/>
              </w:rPr>
            </w:pPr>
            <w:r w:rsidRPr="00CB07A1">
              <w:rPr>
                <w:color w:val="auto"/>
              </w:rPr>
              <w:t>Heeft u een tevredenheidsverklaring van de opdrachtgever bijgevoegd?</w:t>
            </w:r>
          </w:p>
        </w:tc>
        <w:tc>
          <w:tcPr>
            <w:tcW w:w="4394" w:type="dxa"/>
          </w:tcPr>
          <w:p w14:paraId="7D8A3703" w14:textId="77777777" w:rsidR="00B9298B" w:rsidRPr="00CB07A1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ja/nee</w:t>
            </w:r>
          </w:p>
          <w:p w14:paraId="3A6D618E" w14:textId="77777777" w:rsidR="00B9298B" w:rsidRPr="00802457" w:rsidRDefault="00B9298B" w:rsidP="009842BD">
            <w:pPr>
              <w:rPr>
                <w:color w:val="auto"/>
                <w:lang w:eastAsia="en-US"/>
              </w:rPr>
            </w:pPr>
            <w:r w:rsidRPr="00CB07A1">
              <w:rPr>
                <w:color w:val="auto"/>
                <w:lang w:eastAsia="en-US"/>
              </w:rPr>
              <w:t>(</w:t>
            </w:r>
            <w:r>
              <w:rPr>
                <w:color w:val="auto"/>
                <w:lang w:eastAsia="en-US"/>
              </w:rPr>
              <w:t xml:space="preserve">verplicht </w:t>
            </w:r>
            <w:r w:rsidRPr="00CB07A1">
              <w:rPr>
                <w:color w:val="auto"/>
                <w:lang w:eastAsia="en-US"/>
              </w:rPr>
              <w:t>‘ja’, verklaring bijvoegen)</w:t>
            </w:r>
          </w:p>
        </w:tc>
      </w:tr>
    </w:tbl>
    <w:p w14:paraId="2C3BB0EE" w14:textId="77777777" w:rsidR="00B9298B" w:rsidRPr="00A35AAF" w:rsidRDefault="00B9298B" w:rsidP="00A35AAF">
      <w:pPr>
        <w:rPr>
          <w:bCs/>
        </w:rPr>
      </w:pPr>
      <w:bookmarkStart w:id="55" w:name="_GoBack"/>
      <w:bookmarkEnd w:id="55"/>
    </w:p>
    <w:bookmarkEnd w:id="52"/>
    <w:bookmarkEnd w:id="53"/>
    <w:bookmarkEnd w:id="54"/>
    <w:sectPr w:rsidR="00B9298B" w:rsidRPr="00A35AAF" w:rsidSect="00C36B7F">
      <w:headerReference w:type="default" r:id="rId8"/>
      <w:footerReference w:type="default" r:id="rId9"/>
      <w:pgSz w:w="11906" w:h="16838"/>
      <w:pgMar w:top="1701" w:right="1525" w:bottom="1077" w:left="1560" w:header="708" w:footer="708" w:gutter="0"/>
      <w:cols w:space="708"/>
      <w:docGrid w:linePitch="2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E8684" w16cex:dateUtc="2021-05-06T13:15:00Z"/>
  <w16cex:commentExtensible w16cex:durableId="243E8742" w16cex:dateUtc="2021-05-06T13:18:00Z"/>
  <w16cex:commentExtensible w16cex:durableId="243E88D1" w16cex:dateUtc="2021-05-06T13:25:00Z"/>
  <w16cex:commentExtensible w16cex:durableId="243E88D2" w16cex:dateUtc="2021-05-06T13:25:00Z"/>
  <w16cex:commentExtensible w16cex:durableId="243E8991" w16cex:dateUtc="2021-05-06T13:28:00Z"/>
  <w16cex:commentExtensible w16cex:durableId="243E8A62" w16cex:dateUtc="2021-05-06T13:31:00Z"/>
  <w16cex:commentExtensible w16cex:durableId="243E8B48" w16cex:dateUtc="2021-05-06T13:35:00Z"/>
  <w16cex:commentExtensible w16cex:durableId="243E8710" w16cex:dateUtc="2021-05-06T13:17:00Z"/>
  <w16cex:commentExtensible w16cex:durableId="243E8EF3" w16cex:dateUtc="2021-05-06T13:51:00Z"/>
  <w16cex:commentExtensible w16cex:durableId="243E9028" w16cex:dateUtc="2021-05-06T13:56:00Z"/>
  <w16cex:commentExtensible w16cex:durableId="243E90F6" w16cex:dateUtc="2021-05-06T13:59:00Z"/>
  <w16cex:commentExtensible w16cex:durableId="243E9161" w16cex:dateUtc="2021-05-06T14:01:00Z"/>
  <w16cex:commentExtensible w16cex:durableId="243E91E1" w16cex:dateUtc="2021-05-06T14:03:00Z"/>
  <w16cex:commentExtensible w16cex:durableId="243E91ED" w16cex:dateUtc="2021-05-06T14:0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92EBE" w14:textId="77777777" w:rsidR="00316710" w:rsidRDefault="00316710">
      <w:r>
        <w:separator/>
      </w:r>
    </w:p>
  </w:endnote>
  <w:endnote w:type="continuationSeparator" w:id="0">
    <w:p w14:paraId="3771A1FD" w14:textId="77777777" w:rsidR="00316710" w:rsidRDefault="00316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N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771988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C55E6" w14:textId="77777777" w:rsidR="003E7A58" w:rsidRDefault="003E7A58" w:rsidP="003E7A58">
    <w:pPr>
      <w:pStyle w:val="Voettekst"/>
    </w:pPr>
  </w:p>
  <w:sdt>
    <w:sdtPr>
      <w:id w:val="-2048286290"/>
      <w:docPartObj>
        <w:docPartGallery w:val="Page Numbers (Bottom of Page)"/>
        <w:docPartUnique/>
      </w:docPartObj>
    </w:sdtPr>
    <w:sdtEndPr/>
    <w:sdtContent>
      <w:p w14:paraId="4B982D13" w14:textId="77777777" w:rsidR="003E7A58" w:rsidRDefault="003E7A58" w:rsidP="003E7A58">
        <w:pPr>
          <w:pStyle w:val="Voettekst"/>
        </w:pPr>
      </w:p>
      <w:p w14:paraId="2806078C" w14:textId="77777777" w:rsidR="003E7A58" w:rsidRDefault="003E7A58" w:rsidP="003E7A58">
        <w:pPr>
          <w:pStyle w:val="Voettekst"/>
        </w:pPr>
      </w:p>
      <w:p w14:paraId="0A5C50F1" w14:textId="77777777" w:rsidR="003E7A58" w:rsidRDefault="003E7A58" w:rsidP="003E7A58">
        <w:pPr>
          <w:pStyle w:val="Voetteks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34605AF5" wp14:editId="6F8E3A26">
                  <wp:simplePos x="0" y="0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0" r="7620" b="2540"/>
                  <wp:wrapNone/>
                  <wp:docPr id="1" name="AutoVor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DC05B2" w14:textId="77777777" w:rsidR="003E7A58" w:rsidRDefault="003E7A58" w:rsidP="003E7A58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 w:rsidRPr="00316710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begin"/>
                              </w:r>
                              <w:r w:rsidRPr="00316710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instrText>PAGE   \* MERGEFORMAT</w:instrText>
                              </w:r>
                              <w:r w:rsidRPr="00316710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separate"/>
                              </w:r>
                              <w:r w:rsidRPr="00316710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1</w:t>
                              </w:r>
                              <w:r w:rsidRPr="00316710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4605AF5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Vorm 1" o:spid="_x0000_s1026" type="#_x0000_t5" style="position:absolute;margin-left:0;margin-top:0;width:167.4pt;height:161.8pt;flip:x;z-index:2516787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" adj="21600" fillcolor="#d2eaf1" stroked="f">
                  <v:textbox>
                    <w:txbxContent>
                      <w:p w14:paraId="7EDC05B2" w14:textId="77777777" w:rsidR="003E7A58" w:rsidRDefault="003E7A58" w:rsidP="003E7A58">
                        <w:pPr>
                          <w:jc w:val="center"/>
                          <w:rPr>
                            <w:szCs w:val="72"/>
                          </w:rPr>
                        </w:pPr>
                        <w:r w:rsidRPr="00316710"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begin"/>
                        </w:r>
                        <w:r w:rsidRPr="00316710"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instrText>PAGE   \* MERGEFORMAT</w:instrText>
                        </w:r>
                        <w:r w:rsidRPr="00316710"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separate"/>
                        </w:r>
                        <w:r w:rsidRPr="00316710"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1</w:t>
                        </w:r>
                        <w:r w:rsidRPr="00316710"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  <w:p w14:paraId="1299E12E" w14:textId="77777777" w:rsidR="003E7A58" w:rsidRDefault="003E7A58" w:rsidP="003E7A58">
    <w:pPr>
      <w:pStyle w:val="Voettekst"/>
    </w:pPr>
  </w:p>
  <w:p w14:paraId="34D70E64" w14:textId="77777777" w:rsidR="003E7A58" w:rsidRDefault="003E7A5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64233" w14:textId="77777777" w:rsidR="00316710" w:rsidRDefault="00316710">
      <w:r>
        <w:separator/>
      </w:r>
    </w:p>
  </w:footnote>
  <w:footnote w:type="continuationSeparator" w:id="0">
    <w:p w14:paraId="7CC5578B" w14:textId="77777777" w:rsidR="00316710" w:rsidRDefault="00316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2B357" w14:textId="5AA3DE1F" w:rsidR="009D2D8E" w:rsidRPr="003E7A58" w:rsidRDefault="003E7A58">
    <w:pPr>
      <w:pStyle w:val="Koptekst"/>
    </w:pPr>
    <w:r>
      <w:t xml:space="preserve">Bijlage 2 </w:t>
    </w:r>
    <w:r w:rsidRPr="002E0272">
      <w:t>Referentieblad Technische bekwaamheid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A0C7A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029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D011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D029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B89E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229D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CA6A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22F6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C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7071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93E78"/>
    <w:multiLevelType w:val="hybridMultilevel"/>
    <w:tmpl w:val="156E6E3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19B4B17"/>
    <w:multiLevelType w:val="hybridMultilevel"/>
    <w:tmpl w:val="DE9E0F82"/>
    <w:lvl w:ilvl="0" w:tplc="9DE4AD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5787841"/>
    <w:multiLevelType w:val="hybridMultilevel"/>
    <w:tmpl w:val="0CEAEA7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9546B3"/>
    <w:multiLevelType w:val="hybridMultilevel"/>
    <w:tmpl w:val="1BF28500"/>
    <w:lvl w:ilvl="0" w:tplc="7CE00F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F2AE8"/>
    <w:multiLevelType w:val="hybridMultilevel"/>
    <w:tmpl w:val="4C46AFEC"/>
    <w:lvl w:ilvl="0" w:tplc="6F3016FE">
      <w:start w:val="1"/>
      <w:numFmt w:val="low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B72C3"/>
    <w:multiLevelType w:val="hybridMultilevel"/>
    <w:tmpl w:val="6EF8B4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5C0784"/>
    <w:multiLevelType w:val="hybridMultilevel"/>
    <w:tmpl w:val="F4F4EE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045480"/>
    <w:multiLevelType w:val="hybridMultilevel"/>
    <w:tmpl w:val="FE84D592"/>
    <w:lvl w:ilvl="0" w:tplc="D7E6411E">
      <w:start w:val="1"/>
      <w:numFmt w:val="decimal"/>
      <w:pStyle w:val="Kop7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967B52"/>
    <w:multiLevelType w:val="hybridMultilevel"/>
    <w:tmpl w:val="E454020C"/>
    <w:lvl w:ilvl="0" w:tplc="866EB204">
      <w:numFmt w:val="bullet"/>
      <w:lvlText w:val="•"/>
      <w:lvlJc w:val="left"/>
      <w:pPr>
        <w:ind w:left="720" w:hanging="720"/>
      </w:pPr>
      <w:rPr>
        <w:rFonts w:ascii="DIN" w:eastAsia="Verdana" w:hAnsi="DIN" w:cs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597A2F"/>
    <w:multiLevelType w:val="hybridMultilevel"/>
    <w:tmpl w:val="6AACE06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6D0966"/>
    <w:multiLevelType w:val="hybridMultilevel"/>
    <w:tmpl w:val="646861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D9673D"/>
    <w:multiLevelType w:val="hybridMultilevel"/>
    <w:tmpl w:val="B6349E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3509F"/>
    <w:multiLevelType w:val="hybridMultilevel"/>
    <w:tmpl w:val="3D6A89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B406A99"/>
    <w:multiLevelType w:val="hybridMultilevel"/>
    <w:tmpl w:val="961063A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0C7B97"/>
    <w:multiLevelType w:val="hybridMultilevel"/>
    <w:tmpl w:val="31667D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0D7D0E"/>
    <w:multiLevelType w:val="hybridMultilevel"/>
    <w:tmpl w:val="3D8EF3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706589"/>
    <w:multiLevelType w:val="hybridMultilevel"/>
    <w:tmpl w:val="F30822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E7613D"/>
    <w:multiLevelType w:val="hybridMultilevel"/>
    <w:tmpl w:val="D76CD8C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4345CE5"/>
    <w:multiLevelType w:val="hybridMultilevel"/>
    <w:tmpl w:val="F0A6C43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4B41BFE"/>
    <w:multiLevelType w:val="hybridMultilevel"/>
    <w:tmpl w:val="E532725E"/>
    <w:lvl w:ilvl="0" w:tplc="FA089A10">
      <w:start w:val="360"/>
      <w:numFmt w:val="bullet"/>
      <w:lvlText w:val="•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8107D3"/>
    <w:multiLevelType w:val="hybridMultilevel"/>
    <w:tmpl w:val="2E3AEF4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E873EC"/>
    <w:multiLevelType w:val="multilevel"/>
    <w:tmpl w:val="811EBC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D180D33"/>
    <w:multiLevelType w:val="hybridMultilevel"/>
    <w:tmpl w:val="4156E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D6C1F92"/>
    <w:multiLevelType w:val="hybridMultilevel"/>
    <w:tmpl w:val="C644D20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EFB6B01"/>
    <w:multiLevelType w:val="hybridMultilevel"/>
    <w:tmpl w:val="81E8FF0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15934ED"/>
    <w:multiLevelType w:val="hybridMultilevel"/>
    <w:tmpl w:val="6076FA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B04FA3"/>
    <w:multiLevelType w:val="hybridMultilevel"/>
    <w:tmpl w:val="EA043CA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7FB1EA1"/>
    <w:multiLevelType w:val="hybridMultilevel"/>
    <w:tmpl w:val="CBCABE84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BE97661"/>
    <w:multiLevelType w:val="hybridMultilevel"/>
    <w:tmpl w:val="7410F2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3523D54"/>
    <w:multiLevelType w:val="multilevel"/>
    <w:tmpl w:val="520644BA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54C836A3"/>
    <w:multiLevelType w:val="hybridMultilevel"/>
    <w:tmpl w:val="A740D9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6537CDB"/>
    <w:multiLevelType w:val="hybridMultilevel"/>
    <w:tmpl w:val="490CCE7E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E2908F4"/>
    <w:multiLevelType w:val="hybridMultilevel"/>
    <w:tmpl w:val="53A66D2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63F555D"/>
    <w:multiLevelType w:val="hybridMultilevel"/>
    <w:tmpl w:val="EF30B08A"/>
    <w:lvl w:ilvl="0" w:tplc="9DE4AD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AAC2163"/>
    <w:multiLevelType w:val="hybridMultilevel"/>
    <w:tmpl w:val="540A97E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BE92380"/>
    <w:multiLevelType w:val="hybridMultilevel"/>
    <w:tmpl w:val="1D2C9E5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D262C54"/>
    <w:multiLevelType w:val="hybridMultilevel"/>
    <w:tmpl w:val="3AE4947C"/>
    <w:lvl w:ilvl="0" w:tplc="234A1DB6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567397"/>
    <w:multiLevelType w:val="hybridMultilevel"/>
    <w:tmpl w:val="6958C4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256D0F"/>
    <w:multiLevelType w:val="hybridMultilevel"/>
    <w:tmpl w:val="29C27514"/>
    <w:lvl w:ilvl="0" w:tplc="9DE4AD9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DB0DB0A">
      <w:numFmt w:val="bullet"/>
      <w:lvlText w:val="-"/>
      <w:lvlJc w:val="left"/>
      <w:pPr>
        <w:ind w:left="2520" w:hanging="360"/>
      </w:pPr>
      <w:rPr>
        <w:rFonts w:ascii="Verdana" w:eastAsia="Verdana" w:hAnsi="Verdana" w:cs="Verdana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B0B1C8C"/>
    <w:multiLevelType w:val="hybridMultilevel"/>
    <w:tmpl w:val="DD3E5200"/>
    <w:lvl w:ilvl="0" w:tplc="40BE0408">
      <w:start w:val="1"/>
      <w:numFmt w:val="decimal"/>
      <w:pStyle w:val="Bijlage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F35675"/>
    <w:multiLevelType w:val="hybridMultilevel"/>
    <w:tmpl w:val="0C101B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E514948"/>
    <w:multiLevelType w:val="hybridMultilevel"/>
    <w:tmpl w:val="9450317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F664B2C"/>
    <w:multiLevelType w:val="hybridMultilevel"/>
    <w:tmpl w:val="3194644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8"/>
  </w:num>
  <w:num w:numId="3">
    <w:abstractNumId w:val="47"/>
  </w:num>
  <w:num w:numId="4">
    <w:abstractNumId w:val="20"/>
  </w:num>
  <w:num w:numId="5">
    <w:abstractNumId w:val="22"/>
  </w:num>
  <w:num w:numId="6">
    <w:abstractNumId w:val="33"/>
  </w:num>
  <w:num w:numId="7">
    <w:abstractNumId w:val="52"/>
  </w:num>
  <w:num w:numId="8">
    <w:abstractNumId w:val="51"/>
  </w:num>
  <w:num w:numId="9">
    <w:abstractNumId w:val="35"/>
  </w:num>
  <w:num w:numId="10">
    <w:abstractNumId w:val="38"/>
  </w:num>
  <w:num w:numId="11">
    <w:abstractNumId w:val="50"/>
  </w:num>
  <w:num w:numId="12">
    <w:abstractNumId w:val="15"/>
  </w:num>
  <w:num w:numId="13">
    <w:abstractNumId w:val="27"/>
  </w:num>
  <w:num w:numId="14">
    <w:abstractNumId w:val="12"/>
  </w:num>
  <w:num w:numId="15">
    <w:abstractNumId w:val="13"/>
  </w:num>
  <w:num w:numId="16">
    <w:abstractNumId w:val="43"/>
  </w:num>
  <w:num w:numId="17">
    <w:abstractNumId w:val="11"/>
  </w:num>
  <w:num w:numId="18">
    <w:abstractNumId w:val="30"/>
  </w:num>
  <w:num w:numId="19">
    <w:abstractNumId w:val="29"/>
  </w:num>
  <w:num w:numId="20">
    <w:abstractNumId w:val="19"/>
  </w:num>
  <w:num w:numId="21">
    <w:abstractNumId w:val="46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4"/>
  </w:num>
  <w:num w:numId="33">
    <w:abstractNumId w:val="21"/>
  </w:num>
  <w:num w:numId="34">
    <w:abstractNumId w:val="18"/>
  </w:num>
  <w:num w:numId="35">
    <w:abstractNumId w:val="32"/>
  </w:num>
  <w:num w:numId="36">
    <w:abstractNumId w:val="16"/>
  </w:num>
  <w:num w:numId="37">
    <w:abstractNumId w:val="42"/>
  </w:num>
  <w:num w:numId="38">
    <w:abstractNumId w:val="34"/>
  </w:num>
  <w:num w:numId="39">
    <w:abstractNumId w:val="36"/>
  </w:num>
  <w:num w:numId="40">
    <w:abstractNumId w:val="45"/>
  </w:num>
  <w:num w:numId="41">
    <w:abstractNumId w:val="25"/>
  </w:num>
  <w:num w:numId="42">
    <w:abstractNumId w:val="40"/>
  </w:num>
  <w:num w:numId="43">
    <w:abstractNumId w:val="37"/>
  </w:num>
  <w:num w:numId="44">
    <w:abstractNumId w:val="28"/>
  </w:num>
  <w:num w:numId="45">
    <w:abstractNumId w:val="39"/>
  </w:num>
  <w:num w:numId="46">
    <w:abstractNumId w:val="17"/>
  </w:num>
  <w:num w:numId="47">
    <w:abstractNumId w:val="41"/>
  </w:num>
  <w:num w:numId="48">
    <w:abstractNumId w:val="26"/>
  </w:num>
  <w:num w:numId="49">
    <w:abstractNumId w:val="24"/>
  </w:num>
  <w:num w:numId="50">
    <w:abstractNumId w:val="23"/>
  </w:num>
  <w:num w:numId="51">
    <w:abstractNumId w:val="17"/>
    <w:lvlOverride w:ilvl="0">
      <w:startOverride w:val="1"/>
    </w:lvlOverride>
  </w:num>
  <w:num w:numId="52">
    <w:abstractNumId w:val="10"/>
  </w:num>
  <w:num w:numId="53">
    <w:abstractNumId w:val="49"/>
  </w:num>
  <w:num w:numId="54">
    <w:abstractNumId w:val="1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168"/>
    <w:rsid w:val="000017B3"/>
    <w:rsid w:val="00003141"/>
    <w:rsid w:val="00011C3A"/>
    <w:rsid w:val="00013520"/>
    <w:rsid w:val="000152B0"/>
    <w:rsid w:val="00015383"/>
    <w:rsid w:val="000168BC"/>
    <w:rsid w:val="00017598"/>
    <w:rsid w:val="0002065C"/>
    <w:rsid w:val="000214A1"/>
    <w:rsid w:val="00021C1C"/>
    <w:rsid w:val="00024476"/>
    <w:rsid w:val="000266D4"/>
    <w:rsid w:val="000269EA"/>
    <w:rsid w:val="00027601"/>
    <w:rsid w:val="0003100C"/>
    <w:rsid w:val="00033A04"/>
    <w:rsid w:val="00035273"/>
    <w:rsid w:val="00035DB6"/>
    <w:rsid w:val="00036544"/>
    <w:rsid w:val="0003716C"/>
    <w:rsid w:val="000372B1"/>
    <w:rsid w:val="0003799D"/>
    <w:rsid w:val="00041296"/>
    <w:rsid w:val="00042B4F"/>
    <w:rsid w:val="00045429"/>
    <w:rsid w:val="00045696"/>
    <w:rsid w:val="000460BA"/>
    <w:rsid w:val="00047630"/>
    <w:rsid w:val="000500E6"/>
    <w:rsid w:val="00053918"/>
    <w:rsid w:val="000558FA"/>
    <w:rsid w:val="000568DD"/>
    <w:rsid w:val="0006110C"/>
    <w:rsid w:val="00061FFA"/>
    <w:rsid w:val="00063FDB"/>
    <w:rsid w:val="000641E1"/>
    <w:rsid w:val="00067239"/>
    <w:rsid w:val="0007215A"/>
    <w:rsid w:val="0007666D"/>
    <w:rsid w:val="00080824"/>
    <w:rsid w:val="0008400B"/>
    <w:rsid w:val="000868F7"/>
    <w:rsid w:val="000904CD"/>
    <w:rsid w:val="00091AD5"/>
    <w:rsid w:val="00092995"/>
    <w:rsid w:val="00094F52"/>
    <w:rsid w:val="00096D0B"/>
    <w:rsid w:val="0009784B"/>
    <w:rsid w:val="000A2AF9"/>
    <w:rsid w:val="000A30B7"/>
    <w:rsid w:val="000A3A3D"/>
    <w:rsid w:val="000A53B0"/>
    <w:rsid w:val="000A7473"/>
    <w:rsid w:val="000A7FBC"/>
    <w:rsid w:val="000B1EEB"/>
    <w:rsid w:val="000B1F57"/>
    <w:rsid w:val="000B49B0"/>
    <w:rsid w:val="000B729F"/>
    <w:rsid w:val="000C3B68"/>
    <w:rsid w:val="000C4250"/>
    <w:rsid w:val="000C582B"/>
    <w:rsid w:val="000D0CBF"/>
    <w:rsid w:val="000D1AD6"/>
    <w:rsid w:val="000D22F5"/>
    <w:rsid w:val="000D23C9"/>
    <w:rsid w:val="000D309D"/>
    <w:rsid w:val="000D4201"/>
    <w:rsid w:val="000D4561"/>
    <w:rsid w:val="000D4691"/>
    <w:rsid w:val="000E0E6D"/>
    <w:rsid w:val="000E2BAA"/>
    <w:rsid w:val="000E2E45"/>
    <w:rsid w:val="000E57C3"/>
    <w:rsid w:val="000E5B1A"/>
    <w:rsid w:val="000F1A50"/>
    <w:rsid w:val="000F24A0"/>
    <w:rsid w:val="000F3226"/>
    <w:rsid w:val="000F3BAC"/>
    <w:rsid w:val="0010139A"/>
    <w:rsid w:val="001027E2"/>
    <w:rsid w:val="00105E16"/>
    <w:rsid w:val="00107503"/>
    <w:rsid w:val="001075BF"/>
    <w:rsid w:val="00107DE1"/>
    <w:rsid w:val="001106F0"/>
    <w:rsid w:val="001109A7"/>
    <w:rsid w:val="001109D6"/>
    <w:rsid w:val="00115CCC"/>
    <w:rsid w:val="00117231"/>
    <w:rsid w:val="001176E0"/>
    <w:rsid w:val="00120CA3"/>
    <w:rsid w:val="00121D14"/>
    <w:rsid w:val="00123C86"/>
    <w:rsid w:val="0012429C"/>
    <w:rsid w:val="00126077"/>
    <w:rsid w:val="00130FAE"/>
    <w:rsid w:val="00132A8C"/>
    <w:rsid w:val="00133646"/>
    <w:rsid w:val="00135460"/>
    <w:rsid w:val="00140435"/>
    <w:rsid w:val="00141675"/>
    <w:rsid w:val="00144680"/>
    <w:rsid w:val="00144A27"/>
    <w:rsid w:val="00144BA7"/>
    <w:rsid w:val="00146724"/>
    <w:rsid w:val="00147BBD"/>
    <w:rsid w:val="00153519"/>
    <w:rsid w:val="001535EA"/>
    <w:rsid w:val="00153C4F"/>
    <w:rsid w:val="00153D9B"/>
    <w:rsid w:val="001629E1"/>
    <w:rsid w:val="00164B34"/>
    <w:rsid w:val="0016598B"/>
    <w:rsid w:val="00166982"/>
    <w:rsid w:val="00166F2E"/>
    <w:rsid w:val="001676DC"/>
    <w:rsid w:val="00167BA7"/>
    <w:rsid w:val="001700D6"/>
    <w:rsid w:val="001760E5"/>
    <w:rsid w:val="00176E03"/>
    <w:rsid w:val="0018035F"/>
    <w:rsid w:val="00181BF6"/>
    <w:rsid w:val="00182411"/>
    <w:rsid w:val="001869D9"/>
    <w:rsid w:val="00186F8B"/>
    <w:rsid w:val="00192A80"/>
    <w:rsid w:val="001A1747"/>
    <w:rsid w:val="001A27C1"/>
    <w:rsid w:val="001A299B"/>
    <w:rsid w:val="001A65BD"/>
    <w:rsid w:val="001A6E7B"/>
    <w:rsid w:val="001A73A9"/>
    <w:rsid w:val="001B0019"/>
    <w:rsid w:val="001B2A57"/>
    <w:rsid w:val="001B3CDD"/>
    <w:rsid w:val="001B49BB"/>
    <w:rsid w:val="001B4AE7"/>
    <w:rsid w:val="001B6400"/>
    <w:rsid w:val="001B71EB"/>
    <w:rsid w:val="001C236B"/>
    <w:rsid w:val="001C2AC3"/>
    <w:rsid w:val="001C4109"/>
    <w:rsid w:val="001C416D"/>
    <w:rsid w:val="001C4664"/>
    <w:rsid w:val="001C5025"/>
    <w:rsid w:val="001D1E1E"/>
    <w:rsid w:val="001D37CE"/>
    <w:rsid w:val="001D6FB9"/>
    <w:rsid w:val="001D70F2"/>
    <w:rsid w:val="001D75EA"/>
    <w:rsid w:val="001E0D0E"/>
    <w:rsid w:val="001E2284"/>
    <w:rsid w:val="001E3604"/>
    <w:rsid w:val="001E6411"/>
    <w:rsid w:val="001E74BB"/>
    <w:rsid w:val="001F19F2"/>
    <w:rsid w:val="001F1D9F"/>
    <w:rsid w:val="001F2451"/>
    <w:rsid w:val="001F313F"/>
    <w:rsid w:val="001F4BEE"/>
    <w:rsid w:val="001F5ABE"/>
    <w:rsid w:val="001F5DAE"/>
    <w:rsid w:val="001F71F4"/>
    <w:rsid w:val="00200CE2"/>
    <w:rsid w:val="002012C1"/>
    <w:rsid w:val="00204C78"/>
    <w:rsid w:val="00205095"/>
    <w:rsid w:val="002060AF"/>
    <w:rsid w:val="002077AC"/>
    <w:rsid w:val="002100FD"/>
    <w:rsid w:val="002108D9"/>
    <w:rsid w:val="002110C1"/>
    <w:rsid w:val="00211846"/>
    <w:rsid w:val="0021411C"/>
    <w:rsid w:val="002141A4"/>
    <w:rsid w:val="002147E7"/>
    <w:rsid w:val="00215E29"/>
    <w:rsid w:val="00216560"/>
    <w:rsid w:val="002204F0"/>
    <w:rsid w:val="00230F43"/>
    <w:rsid w:val="00232E5A"/>
    <w:rsid w:val="0023407E"/>
    <w:rsid w:val="002354B2"/>
    <w:rsid w:val="00235FED"/>
    <w:rsid w:val="00236610"/>
    <w:rsid w:val="00240036"/>
    <w:rsid w:val="00240E2F"/>
    <w:rsid w:val="00241D80"/>
    <w:rsid w:val="00242A61"/>
    <w:rsid w:val="00244A66"/>
    <w:rsid w:val="00245448"/>
    <w:rsid w:val="00245E27"/>
    <w:rsid w:val="00247D6A"/>
    <w:rsid w:val="00250769"/>
    <w:rsid w:val="00251366"/>
    <w:rsid w:val="00251DBE"/>
    <w:rsid w:val="002527C3"/>
    <w:rsid w:val="0025337C"/>
    <w:rsid w:val="002542BD"/>
    <w:rsid w:val="00254D82"/>
    <w:rsid w:val="00255685"/>
    <w:rsid w:val="0025701B"/>
    <w:rsid w:val="0025713E"/>
    <w:rsid w:val="002574CD"/>
    <w:rsid w:val="0026471A"/>
    <w:rsid w:val="0026497B"/>
    <w:rsid w:val="00265338"/>
    <w:rsid w:val="00265C19"/>
    <w:rsid w:val="0027165B"/>
    <w:rsid w:val="00273943"/>
    <w:rsid w:val="00276A98"/>
    <w:rsid w:val="002860C7"/>
    <w:rsid w:val="00286A7B"/>
    <w:rsid w:val="00287D1D"/>
    <w:rsid w:val="0029149C"/>
    <w:rsid w:val="00291E45"/>
    <w:rsid w:val="00293C57"/>
    <w:rsid w:val="00297B68"/>
    <w:rsid w:val="002A2542"/>
    <w:rsid w:val="002A38A6"/>
    <w:rsid w:val="002A7626"/>
    <w:rsid w:val="002B02BB"/>
    <w:rsid w:val="002B0F8F"/>
    <w:rsid w:val="002B3268"/>
    <w:rsid w:val="002B4C59"/>
    <w:rsid w:val="002B5C07"/>
    <w:rsid w:val="002C06B3"/>
    <w:rsid w:val="002C1008"/>
    <w:rsid w:val="002C7A2C"/>
    <w:rsid w:val="002D1628"/>
    <w:rsid w:val="002D2B15"/>
    <w:rsid w:val="002D2E9A"/>
    <w:rsid w:val="002D2FB8"/>
    <w:rsid w:val="002D4F4E"/>
    <w:rsid w:val="002D5B4E"/>
    <w:rsid w:val="002D60F2"/>
    <w:rsid w:val="002D7883"/>
    <w:rsid w:val="002E0B81"/>
    <w:rsid w:val="002E15E1"/>
    <w:rsid w:val="002E46FC"/>
    <w:rsid w:val="002F1226"/>
    <w:rsid w:val="002F5871"/>
    <w:rsid w:val="002F5B87"/>
    <w:rsid w:val="002F63C7"/>
    <w:rsid w:val="002F6880"/>
    <w:rsid w:val="002F7CB8"/>
    <w:rsid w:val="00301011"/>
    <w:rsid w:val="003034D8"/>
    <w:rsid w:val="003056BE"/>
    <w:rsid w:val="00305F49"/>
    <w:rsid w:val="00305F4C"/>
    <w:rsid w:val="00306309"/>
    <w:rsid w:val="0030774D"/>
    <w:rsid w:val="00307D86"/>
    <w:rsid w:val="0031310F"/>
    <w:rsid w:val="00316710"/>
    <w:rsid w:val="00320381"/>
    <w:rsid w:val="003213BB"/>
    <w:rsid w:val="00326BCA"/>
    <w:rsid w:val="003270C1"/>
    <w:rsid w:val="00332A6A"/>
    <w:rsid w:val="00332DA6"/>
    <w:rsid w:val="003369AF"/>
    <w:rsid w:val="003377E4"/>
    <w:rsid w:val="00337DF9"/>
    <w:rsid w:val="00341421"/>
    <w:rsid w:val="00341633"/>
    <w:rsid w:val="00341E44"/>
    <w:rsid w:val="00342F99"/>
    <w:rsid w:val="00346793"/>
    <w:rsid w:val="00350D85"/>
    <w:rsid w:val="003534BB"/>
    <w:rsid w:val="0035364E"/>
    <w:rsid w:val="00360B00"/>
    <w:rsid w:val="00360F5E"/>
    <w:rsid w:val="00363653"/>
    <w:rsid w:val="00364814"/>
    <w:rsid w:val="0036611B"/>
    <w:rsid w:val="00367C38"/>
    <w:rsid w:val="00371367"/>
    <w:rsid w:val="00372B8C"/>
    <w:rsid w:val="00380934"/>
    <w:rsid w:val="00381455"/>
    <w:rsid w:val="00381CE7"/>
    <w:rsid w:val="003822C5"/>
    <w:rsid w:val="00382DF5"/>
    <w:rsid w:val="00383249"/>
    <w:rsid w:val="0038402A"/>
    <w:rsid w:val="0039099A"/>
    <w:rsid w:val="00390C6B"/>
    <w:rsid w:val="003918B4"/>
    <w:rsid w:val="00392B0B"/>
    <w:rsid w:val="00395663"/>
    <w:rsid w:val="00395A09"/>
    <w:rsid w:val="003A0A04"/>
    <w:rsid w:val="003A75FD"/>
    <w:rsid w:val="003B16B1"/>
    <w:rsid w:val="003B3CEB"/>
    <w:rsid w:val="003B4724"/>
    <w:rsid w:val="003B75A3"/>
    <w:rsid w:val="003C00B4"/>
    <w:rsid w:val="003C31C0"/>
    <w:rsid w:val="003C69A6"/>
    <w:rsid w:val="003C79F2"/>
    <w:rsid w:val="003D1FB7"/>
    <w:rsid w:val="003D2CAD"/>
    <w:rsid w:val="003D31A1"/>
    <w:rsid w:val="003D402A"/>
    <w:rsid w:val="003E0C47"/>
    <w:rsid w:val="003E281A"/>
    <w:rsid w:val="003E427B"/>
    <w:rsid w:val="003E47AF"/>
    <w:rsid w:val="003E5632"/>
    <w:rsid w:val="003E7A58"/>
    <w:rsid w:val="003E7D7D"/>
    <w:rsid w:val="003F0323"/>
    <w:rsid w:val="003F4223"/>
    <w:rsid w:val="003F4445"/>
    <w:rsid w:val="003F485F"/>
    <w:rsid w:val="003F4F52"/>
    <w:rsid w:val="003F5016"/>
    <w:rsid w:val="003F59A9"/>
    <w:rsid w:val="003F62A4"/>
    <w:rsid w:val="003F6355"/>
    <w:rsid w:val="003F73C9"/>
    <w:rsid w:val="00400BE7"/>
    <w:rsid w:val="00402111"/>
    <w:rsid w:val="00404FF1"/>
    <w:rsid w:val="0040637C"/>
    <w:rsid w:val="00406B00"/>
    <w:rsid w:val="004079CA"/>
    <w:rsid w:val="00411079"/>
    <w:rsid w:val="0041110D"/>
    <w:rsid w:val="0041183C"/>
    <w:rsid w:val="00412A0B"/>
    <w:rsid w:val="00414168"/>
    <w:rsid w:val="004145A0"/>
    <w:rsid w:val="004158F6"/>
    <w:rsid w:val="00417FB1"/>
    <w:rsid w:val="004207FF"/>
    <w:rsid w:val="00426587"/>
    <w:rsid w:val="00427A32"/>
    <w:rsid w:val="00430375"/>
    <w:rsid w:val="0043283C"/>
    <w:rsid w:val="00432A22"/>
    <w:rsid w:val="00433E24"/>
    <w:rsid w:val="00441C33"/>
    <w:rsid w:val="004449E8"/>
    <w:rsid w:val="004450D4"/>
    <w:rsid w:val="004547ED"/>
    <w:rsid w:val="00462639"/>
    <w:rsid w:val="00464711"/>
    <w:rsid w:val="004670E3"/>
    <w:rsid w:val="00471D71"/>
    <w:rsid w:val="00474E51"/>
    <w:rsid w:val="00476A2A"/>
    <w:rsid w:val="00476AD8"/>
    <w:rsid w:val="00480337"/>
    <w:rsid w:val="004819F0"/>
    <w:rsid w:val="00481F58"/>
    <w:rsid w:val="00486A78"/>
    <w:rsid w:val="00487828"/>
    <w:rsid w:val="00490893"/>
    <w:rsid w:val="00490FEF"/>
    <w:rsid w:val="004918E7"/>
    <w:rsid w:val="00492FA5"/>
    <w:rsid w:val="004A0713"/>
    <w:rsid w:val="004A0DCA"/>
    <w:rsid w:val="004A1B94"/>
    <w:rsid w:val="004A2177"/>
    <w:rsid w:val="004A32B7"/>
    <w:rsid w:val="004A3396"/>
    <w:rsid w:val="004A4FE0"/>
    <w:rsid w:val="004A7F82"/>
    <w:rsid w:val="004B1608"/>
    <w:rsid w:val="004B297C"/>
    <w:rsid w:val="004B2BA2"/>
    <w:rsid w:val="004B588A"/>
    <w:rsid w:val="004B603E"/>
    <w:rsid w:val="004B71D2"/>
    <w:rsid w:val="004C17FA"/>
    <w:rsid w:val="004C42B7"/>
    <w:rsid w:val="004C47C0"/>
    <w:rsid w:val="004C5A0F"/>
    <w:rsid w:val="004C65F7"/>
    <w:rsid w:val="004C6F6F"/>
    <w:rsid w:val="004D0380"/>
    <w:rsid w:val="004D241F"/>
    <w:rsid w:val="004D318A"/>
    <w:rsid w:val="004D6324"/>
    <w:rsid w:val="004E060A"/>
    <w:rsid w:val="004E35D4"/>
    <w:rsid w:val="004E7CCA"/>
    <w:rsid w:val="004F045E"/>
    <w:rsid w:val="004F0E6D"/>
    <w:rsid w:val="004F1BAF"/>
    <w:rsid w:val="004F2DCD"/>
    <w:rsid w:val="00501C05"/>
    <w:rsid w:val="005065A4"/>
    <w:rsid w:val="0051014C"/>
    <w:rsid w:val="00510A3C"/>
    <w:rsid w:val="0051109E"/>
    <w:rsid w:val="005126BC"/>
    <w:rsid w:val="00513A06"/>
    <w:rsid w:val="0051472D"/>
    <w:rsid w:val="005149ED"/>
    <w:rsid w:val="005150EA"/>
    <w:rsid w:val="00515EF0"/>
    <w:rsid w:val="00517800"/>
    <w:rsid w:val="005229A1"/>
    <w:rsid w:val="005229CD"/>
    <w:rsid w:val="00524CB0"/>
    <w:rsid w:val="00525591"/>
    <w:rsid w:val="00531B5D"/>
    <w:rsid w:val="0053217C"/>
    <w:rsid w:val="0053263C"/>
    <w:rsid w:val="00533B77"/>
    <w:rsid w:val="005344C0"/>
    <w:rsid w:val="00534CBA"/>
    <w:rsid w:val="00535705"/>
    <w:rsid w:val="005375AF"/>
    <w:rsid w:val="005377CA"/>
    <w:rsid w:val="00541E45"/>
    <w:rsid w:val="00541E9C"/>
    <w:rsid w:val="00542174"/>
    <w:rsid w:val="0054716F"/>
    <w:rsid w:val="00547AEA"/>
    <w:rsid w:val="005514B7"/>
    <w:rsid w:val="0055277F"/>
    <w:rsid w:val="005543BF"/>
    <w:rsid w:val="0055458F"/>
    <w:rsid w:val="00555B61"/>
    <w:rsid w:val="0055708D"/>
    <w:rsid w:val="005602BE"/>
    <w:rsid w:val="00562B32"/>
    <w:rsid w:val="0056389A"/>
    <w:rsid w:val="00563F70"/>
    <w:rsid w:val="005641DA"/>
    <w:rsid w:val="00572127"/>
    <w:rsid w:val="00573E56"/>
    <w:rsid w:val="00582949"/>
    <w:rsid w:val="00583D0F"/>
    <w:rsid w:val="00586A39"/>
    <w:rsid w:val="005876C3"/>
    <w:rsid w:val="005922C0"/>
    <w:rsid w:val="005941C2"/>
    <w:rsid w:val="00594901"/>
    <w:rsid w:val="005A6020"/>
    <w:rsid w:val="005A77D6"/>
    <w:rsid w:val="005B0701"/>
    <w:rsid w:val="005B1ED4"/>
    <w:rsid w:val="005B2521"/>
    <w:rsid w:val="005B3E65"/>
    <w:rsid w:val="005B7088"/>
    <w:rsid w:val="005B746C"/>
    <w:rsid w:val="005C45FC"/>
    <w:rsid w:val="005C477A"/>
    <w:rsid w:val="005C5D92"/>
    <w:rsid w:val="005D264B"/>
    <w:rsid w:val="005D2D86"/>
    <w:rsid w:val="005D3788"/>
    <w:rsid w:val="005D3E99"/>
    <w:rsid w:val="005E1B5C"/>
    <w:rsid w:val="005E1E6D"/>
    <w:rsid w:val="005E2607"/>
    <w:rsid w:val="005E38EF"/>
    <w:rsid w:val="005E7BF0"/>
    <w:rsid w:val="005E7C38"/>
    <w:rsid w:val="005F1229"/>
    <w:rsid w:val="005F2B43"/>
    <w:rsid w:val="005F3C2F"/>
    <w:rsid w:val="005F4EF4"/>
    <w:rsid w:val="005F7EDC"/>
    <w:rsid w:val="00600B63"/>
    <w:rsid w:val="00601868"/>
    <w:rsid w:val="00601F6F"/>
    <w:rsid w:val="00605341"/>
    <w:rsid w:val="00606DFC"/>
    <w:rsid w:val="0060731D"/>
    <w:rsid w:val="00611B16"/>
    <w:rsid w:val="0061391B"/>
    <w:rsid w:val="00615143"/>
    <w:rsid w:val="00617A20"/>
    <w:rsid w:val="00620C4B"/>
    <w:rsid w:val="00621F9D"/>
    <w:rsid w:val="006230D9"/>
    <w:rsid w:val="00625229"/>
    <w:rsid w:val="00626C64"/>
    <w:rsid w:val="00626DE8"/>
    <w:rsid w:val="00627AE7"/>
    <w:rsid w:val="0063047C"/>
    <w:rsid w:val="00630DA4"/>
    <w:rsid w:val="00635F1A"/>
    <w:rsid w:val="00636E39"/>
    <w:rsid w:val="0064116E"/>
    <w:rsid w:val="00642642"/>
    <w:rsid w:val="006462AE"/>
    <w:rsid w:val="006463CB"/>
    <w:rsid w:val="00647348"/>
    <w:rsid w:val="00653FDA"/>
    <w:rsid w:val="00655ACE"/>
    <w:rsid w:val="0065604D"/>
    <w:rsid w:val="00656F4B"/>
    <w:rsid w:val="006572E7"/>
    <w:rsid w:val="006575BB"/>
    <w:rsid w:val="00657B46"/>
    <w:rsid w:val="00660E14"/>
    <w:rsid w:val="006618A6"/>
    <w:rsid w:val="00661E71"/>
    <w:rsid w:val="0066246B"/>
    <w:rsid w:val="006629B9"/>
    <w:rsid w:val="00662EDB"/>
    <w:rsid w:val="00664577"/>
    <w:rsid w:val="00665823"/>
    <w:rsid w:val="006659BF"/>
    <w:rsid w:val="006710A0"/>
    <w:rsid w:val="006714ED"/>
    <w:rsid w:val="00671F21"/>
    <w:rsid w:val="00672E63"/>
    <w:rsid w:val="00674966"/>
    <w:rsid w:val="0067570C"/>
    <w:rsid w:val="00680D16"/>
    <w:rsid w:val="00692128"/>
    <w:rsid w:val="0069308F"/>
    <w:rsid w:val="00693EA2"/>
    <w:rsid w:val="00695A7A"/>
    <w:rsid w:val="00696B37"/>
    <w:rsid w:val="006A15D6"/>
    <w:rsid w:val="006A2404"/>
    <w:rsid w:val="006A3155"/>
    <w:rsid w:val="006A328D"/>
    <w:rsid w:val="006A3B7A"/>
    <w:rsid w:val="006A578E"/>
    <w:rsid w:val="006A71A0"/>
    <w:rsid w:val="006B0E12"/>
    <w:rsid w:val="006B0F9B"/>
    <w:rsid w:val="006B2182"/>
    <w:rsid w:val="006B2ADB"/>
    <w:rsid w:val="006B33F8"/>
    <w:rsid w:val="006B4A89"/>
    <w:rsid w:val="006B53C8"/>
    <w:rsid w:val="006B5D34"/>
    <w:rsid w:val="006C08AF"/>
    <w:rsid w:val="006C36E8"/>
    <w:rsid w:val="006C50F4"/>
    <w:rsid w:val="006C5993"/>
    <w:rsid w:val="006D0C1E"/>
    <w:rsid w:val="006D14E2"/>
    <w:rsid w:val="006D4C9C"/>
    <w:rsid w:val="006D590E"/>
    <w:rsid w:val="006D7E83"/>
    <w:rsid w:val="006E37CC"/>
    <w:rsid w:val="006E43CE"/>
    <w:rsid w:val="006E59B5"/>
    <w:rsid w:val="006E7578"/>
    <w:rsid w:val="006E765F"/>
    <w:rsid w:val="006F0075"/>
    <w:rsid w:val="006F07D3"/>
    <w:rsid w:val="006F315A"/>
    <w:rsid w:val="006F4459"/>
    <w:rsid w:val="006F44E0"/>
    <w:rsid w:val="006F5B1D"/>
    <w:rsid w:val="006F5CBB"/>
    <w:rsid w:val="00700B4B"/>
    <w:rsid w:val="00701550"/>
    <w:rsid w:val="00701AAE"/>
    <w:rsid w:val="007025EC"/>
    <w:rsid w:val="007032C5"/>
    <w:rsid w:val="00703D62"/>
    <w:rsid w:val="00705431"/>
    <w:rsid w:val="007062E2"/>
    <w:rsid w:val="00706438"/>
    <w:rsid w:val="00706CCE"/>
    <w:rsid w:val="00706DB0"/>
    <w:rsid w:val="007074E3"/>
    <w:rsid w:val="00710E2E"/>
    <w:rsid w:val="00712797"/>
    <w:rsid w:val="00713755"/>
    <w:rsid w:val="00713AC7"/>
    <w:rsid w:val="00715F95"/>
    <w:rsid w:val="00716785"/>
    <w:rsid w:val="0072272D"/>
    <w:rsid w:val="00723536"/>
    <w:rsid w:val="00723606"/>
    <w:rsid w:val="00725BE6"/>
    <w:rsid w:val="00726539"/>
    <w:rsid w:val="00727BBD"/>
    <w:rsid w:val="00733F61"/>
    <w:rsid w:val="00735B83"/>
    <w:rsid w:val="00737B8B"/>
    <w:rsid w:val="00741B4B"/>
    <w:rsid w:val="007434E0"/>
    <w:rsid w:val="007436B0"/>
    <w:rsid w:val="0074726F"/>
    <w:rsid w:val="00747BB8"/>
    <w:rsid w:val="00747EF1"/>
    <w:rsid w:val="00751398"/>
    <w:rsid w:val="0075317F"/>
    <w:rsid w:val="007532CA"/>
    <w:rsid w:val="00760FB2"/>
    <w:rsid w:val="007611AD"/>
    <w:rsid w:val="0076190A"/>
    <w:rsid w:val="007623A4"/>
    <w:rsid w:val="0076376A"/>
    <w:rsid w:val="007643F2"/>
    <w:rsid w:val="00766704"/>
    <w:rsid w:val="00767C0A"/>
    <w:rsid w:val="00777639"/>
    <w:rsid w:val="007816A2"/>
    <w:rsid w:val="00781953"/>
    <w:rsid w:val="00781EAC"/>
    <w:rsid w:val="007835C7"/>
    <w:rsid w:val="00783B0C"/>
    <w:rsid w:val="00785FCA"/>
    <w:rsid w:val="00786084"/>
    <w:rsid w:val="00792897"/>
    <w:rsid w:val="00793FB5"/>
    <w:rsid w:val="00794E2F"/>
    <w:rsid w:val="007955D5"/>
    <w:rsid w:val="007961A2"/>
    <w:rsid w:val="007A3E39"/>
    <w:rsid w:val="007A4836"/>
    <w:rsid w:val="007A5B13"/>
    <w:rsid w:val="007A7DFA"/>
    <w:rsid w:val="007B05B0"/>
    <w:rsid w:val="007B197F"/>
    <w:rsid w:val="007B1F45"/>
    <w:rsid w:val="007B2700"/>
    <w:rsid w:val="007B5327"/>
    <w:rsid w:val="007B5422"/>
    <w:rsid w:val="007B714B"/>
    <w:rsid w:val="007B76C3"/>
    <w:rsid w:val="007C237B"/>
    <w:rsid w:val="007C27EB"/>
    <w:rsid w:val="007C3AF2"/>
    <w:rsid w:val="007C518A"/>
    <w:rsid w:val="007C5DC3"/>
    <w:rsid w:val="007C67F9"/>
    <w:rsid w:val="007C6FC8"/>
    <w:rsid w:val="007D0600"/>
    <w:rsid w:val="007D0B78"/>
    <w:rsid w:val="007D1124"/>
    <w:rsid w:val="007D13A3"/>
    <w:rsid w:val="007D2674"/>
    <w:rsid w:val="007D3473"/>
    <w:rsid w:val="007D36EF"/>
    <w:rsid w:val="007D431D"/>
    <w:rsid w:val="007D51D2"/>
    <w:rsid w:val="007E0145"/>
    <w:rsid w:val="007E3074"/>
    <w:rsid w:val="007E5AAF"/>
    <w:rsid w:val="007E6CBC"/>
    <w:rsid w:val="007E6DAC"/>
    <w:rsid w:val="007E70BD"/>
    <w:rsid w:val="007F0474"/>
    <w:rsid w:val="007F2D23"/>
    <w:rsid w:val="007F356D"/>
    <w:rsid w:val="007F435D"/>
    <w:rsid w:val="007F4EFF"/>
    <w:rsid w:val="007F5576"/>
    <w:rsid w:val="007F5B63"/>
    <w:rsid w:val="007F6732"/>
    <w:rsid w:val="007F749A"/>
    <w:rsid w:val="00802457"/>
    <w:rsid w:val="00802FBA"/>
    <w:rsid w:val="00804C2A"/>
    <w:rsid w:val="00805E4A"/>
    <w:rsid w:val="0081087B"/>
    <w:rsid w:val="00810958"/>
    <w:rsid w:val="00813B6A"/>
    <w:rsid w:val="0081487F"/>
    <w:rsid w:val="008163D3"/>
    <w:rsid w:val="008179F7"/>
    <w:rsid w:val="00820F0B"/>
    <w:rsid w:val="00822477"/>
    <w:rsid w:val="00822C38"/>
    <w:rsid w:val="00825C61"/>
    <w:rsid w:val="00827A2B"/>
    <w:rsid w:val="00827D6A"/>
    <w:rsid w:val="00830066"/>
    <w:rsid w:val="00834FD8"/>
    <w:rsid w:val="00841CCA"/>
    <w:rsid w:val="00843625"/>
    <w:rsid w:val="0084430C"/>
    <w:rsid w:val="008474BB"/>
    <w:rsid w:val="0085082F"/>
    <w:rsid w:val="008514C3"/>
    <w:rsid w:val="00852948"/>
    <w:rsid w:val="00853540"/>
    <w:rsid w:val="00855742"/>
    <w:rsid w:val="00855DBE"/>
    <w:rsid w:val="00860D99"/>
    <w:rsid w:val="008619C4"/>
    <w:rsid w:val="00862080"/>
    <w:rsid w:val="00862D31"/>
    <w:rsid w:val="00866A97"/>
    <w:rsid w:val="00871137"/>
    <w:rsid w:val="008715FB"/>
    <w:rsid w:val="0087263A"/>
    <w:rsid w:val="00875835"/>
    <w:rsid w:val="00883BAF"/>
    <w:rsid w:val="00884C86"/>
    <w:rsid w:val="00885401"/>
    <w:rsid w:val="00892178"/>
    <w:rsid w:val="0089466D"/>
    <w:rsid w:val="008947DE"/>
    <w:rsid w:val="00895458"/>
    <w:rsid w:val="00897AF7"/>
    <w:rsid w:val="008A0730"/>
    <w:rsid w:val="008A1B90"/>
    <w:rsid w:val="008A3B2F"/>
    <w:rsid w:val="008A3EA0"/>
    <w:rsid w:val="008A56C3"/>
    <w:rsid w:val="008B3503"/>
    <w:rsid w:val="008B493A"/>
    <w:rsid w:val="008B4B60"/>
    <w:rsid w:val="008B5029"/>
    <w:rsid w:val="008B6FED"/>
    <w:rsid w:val="008B7C46"/>
    <w:rsid w:val="008C2F41"/>
    <w:rsid w:val="008C47B3"/>
    <w:rsid w:val="008C6088"/>
    <w:rsid w:val="008C6A76"/>
    <w:rsid w:val="008D019A"/>
    <w:rsid w:val="008D0528"/>
    <w:rsid w:val="008D0D39"/>
    <w:rsid w:val="008D21EB"/>
    <w:rsid w:val="008D379B"/>
    <w:rsid w:val="008D3FC2"/>
    <w:rsid w:val="008D5C67"/>
    <w:rsid w:val="008D6FD6"/>
    <w:rsid w:val="008E1AA6"/>
    <w:rsid w:val="008E1B09"/>
    <w:rsid w:val="008E2A75"/>
    <w:rsid w:val="008E4534"/>
    <w:rsid w:val="008E7092"/>
    <w:rsid w:val="008F03EF"/>
    <w:rsid w:val="008F0696"/>
    <w:rsid w:val="008F0E0C"/>
    <w:rsid w:val="008F1792"/>
    <w:rsid w:val="008F255D"/>
    <w:rsid w:val="008F5B10"/>
    <w:rsid w:val="008F5C69"/>
    <w:rsid w:val="008F70CC"/>
    <w:rsid w:val="008F7E31"/>
    <w:rsid w:val="0090156D"/>
    <w:rsid w:val="00901DDE"/>
    <w:rsid w:val="0090368A"/>
    <w:rsid w:val="00903D20"/>
    <w:rsid w:val="00903E4C"/>
    <w:rsid w:val="00904387"/>
    <w:rsid w:val="00904A5A"/>
    <w:rsid w:val="00907108"/>
    <w:rsid w:val="00907530"/>
    <w:rsid w:val="00910A0B"/>
    <w:rsid w:val="00912859"/>
    <w:rsid w:val="00914368"/>
    <w:rsid w:val="0091616A"/>
    <w:rsid w:val="00916BAC"/>
    <w:rsid w:val="00917A3F"/>
    <w:rsid w:val="009229BB"/>
    <w:rsid w:val="00923AC5"/>
    <w:rsid w:val="00924C12"/>
    <w:rsid w:val="009255A0"/>
    <w:rsid w:val="00925DB3"/>
    <w:rsid w:val="009304FF"/>
    <w:rsid w:val="00931B35"/>
    <w:rsid w:val="00932ACC"/>
    <w:rsid w:val="00932C8C"/>
    <w:rsid w:val="00935599"/>
    <w:rsid w:val="00936CB4"/>
    <w:rsid w:val="0094152E"/>
    <w:rsid w:val="009434DF"/>
    <w:rsid w:val="00943593"/>
    <w:rsid w:val="00943D0A"/>
    <w:rsid w:val="00945A58"/>
    <w:rsid w:val="00951343"/>
    <w:rsid w:val="009515FB"/>
    <w:rsid w:val="00952B28"/>
    <w:rsid w:val="009549D5"/>
    <w:rsid w:val="009566C6"/>
    <w:rsid w:val="00957259"/>
    <w:rsid w:val="00960AD1"/>
    <w:rsid w:val="0096222F"/>
    <w:rsid w:val="00963372"/>
    <w:rsid w:val="00964608"/>
    <w:rsid w:val="00964738"/>
    <w:rsid w:val="0096498A"/>
    <w:rsid w:val="00965C30"/>
    <w:rsid w:val="00965FEC"/>
    <w:rsid w:val="00967885"/>
    <w:rsid w:val="00967EC7"/>
    <w:rsid w:val="00970F62"/>
    <w:rsid w:val="009719F1"/>
    <w:rsid w:val="00972AE5"/>
    <w:rsid w:val="00972D97"/>
    <w:rsid w:val="009763F0"/>
    <w:rsid w:val="00980F91"/>
    <w:rsid w:val="0098173E"/>
    <w:rsid w:val="009820F1"/>
    <w:rsid w:val="009821B0"/>
    <w:rsid w:val="00985829"/>
    <w:rsid w:val="00985FAB"/>
    <w:rsid w:val="0098700E"/>
    <w:rsid w:val="009900A5"/>
    <w:rsid w:val="00990A04"/>
    <w:rsid w:val="00990BAB"/>
    <w:rsid w:val="00991381"/>
    <w:rsid w:val="0099247D"/>
    <w:rsid w:val="00993DD4"/>
    <w:rsid w:val="0099435F"/>
    <w:rsid w:val="00997167"/>
    <w:rsid w:val="009A02B2"/>
    <w:rsid w:val="009A2D49"/>
    <w:rsid w:val="009A3232"/>
    <w:rsid w:val="009A42D4"/>
    <w:rsid w:val="009A44A3"/>
    <w:rsid w:val="009A5B9C"/>
    <w:rsid w:val="009A5C2D"/>
    <w:rsid w:val="009B00FD"/>
    <w:rsid w:val="009B137A"/>
    <w:rsid w:val="009B1F39"/>
    <w:rsid w:val="009B24E5"/>
    <w:rsid w:val="009B2719"/>
    <w:rsid w:val="009B2AFC"/>
    <w:rsid w:val="009B3931"/>
    <w:rsid w:val="009B572B"/>
    <w:rsid w:val="009B63AE"/>
    <w:rsid w:val="009B752B"/>
    <w:rsid w:val="009B75E6"/>
    <w:rsid w:val="009C16A0"/>
    <w:rsid w:val="009C16F8"/>
    <w:rsid w:val="009C1DE1"/>
    <w:rsid w:val="009C3942"/>
    <w:rsid w:val="009C432B"/>
    <w:rsid w:val="009C5AB3"/>
    <w:rsid w:val="009C60C1"/>
    <w:rsid w:val="009D1A2D"/>
    <w:rsid w:val="009D2C25"/>
    <w:rsid w:val="009D2D8E"/>
    <w:rsid w:val="009D46C6"/>
    <w:rsid w:val="009D5040"/>
    <w:rsid w:val="009D6C77"/>
    <w:rsid w:val="009D7BFE"/>
    <w:rsid w:val="009E0B81"/>
    <w:rsid w:val="009E0D96"/>
    <w:rsid w:val="009E15FC"/>
    <w:rsid w:val="009E166E"/>
    <w:rsid w:val="009E1D96"/>
    <w:rsid w:val="009E1E68"/>
    <w:rsid w:val="009E5C79"/>
    <w:rsid w:val="009E69FD"/>
    <w:rsid w:val="009F4999"/>
    <w:rsid w:val="009F5148"/>
    <w:rsid w:val="009F6F5E"/>
    <w:rsid w:val="009F7F8B"/>
    <w:rsid w:val="00A0037F"/>
    <w:rsid w:val="00A01F22"/>
    <w:rsid w:val="00A11732"/>
    <w:rsid w:val="00A1196B"/>
    <w:rsid w:val="00A12BF1"/>
    <w:rsid w:val="00A14803"/>
    <w:rsid w:val="00A15A28"/>
    <w:rsid w:val="00A24393"/>
    <w:rsid w:val="00A256F7"/>
    <w:rsid w:val="00A260B7"/>
    <w:rsid w:val="00A26AB1"/>
    <w:rsid w:val="00A34921"/>
    <w:rsid w:val="00A35AAF"/>
    <w:rsid w:val="00A362D2"/>
    <w:rsid w:val="00A40843"/>
    <w:rsid w:val="00A41BC9"/>
    <w:rsid w:val="00A42465"/>
    <w:rsid w:val="00A4517D"/>
    <w:rsid w:val="00A4598A"/>
    <w:rsid w:val="00A475D3"/>
    <w:rsid w:val="00A5686F"/>
    <w:rsid w:val="00A568B0"/>
    <w:rsid w:val="00A57921"/>
    <w:rsid w:val="00A62484"/>
    <w:rsid w:val="00A645ED"/>
    <w:rsid w:val="00A64847"/>
    <w:rsid w:val="00A651EE"/>
    <w:rsid w:val="00A65787"/>
    <w:rsid w:val="00A65A50"/>
    <w:rsid w:val="00A673C4"/>
    <w:rsid w:val="00A70D9C"/>
    <w:rsid w:val="00A73C42"/>
    <w:rsid w:val="00A747E8"/>
    <w:rsid w:val="00A7648F"/>
    <w:rsid w:val="00A84CC1"/>
    <w:rsid w:val="00A90132"/>
    <w:rsid w:val="00A93046"/>
    <w:rsid w:val="00A93093"/>
    <w:rsid w:val="00A9459A"/>
    <w:rsid w:val="00A95C91"/>
    <w:rsid w:val="00AA07E1"/>
    <w:rsid w:val="00AA29D4"/>
    <w:rsid w:val="00AA5D69"/>
    <w:rsid w:val="00AA61D1"/>
    <w:rsid w:val="00AB0B8F"/>
    <w:rsid w:val="00AB1AA1"/>
    <w:rsid w:val="00AB2008"/>
    <w:rsid w:val="00AB4B90"/>
    <w:rsid w:val="00AC01FE"/>
    <w:rsid w:val="00AC198F"/>
    <w:rsid w:val="00AC384D"/>
    <w:rsid w:val="00AD1E18"/>
    <w:rsid w:val="00AD432B"/>
    <w:rsid w:val="00AD6E73"/>
    <w:rsid w:val="00AD7D49"/>
    <w:rsid w:val="00AE164F"/>
    <w:rsid w:val="00AE1C66"/>
    <w:rsid w:val="00AE4815"/>
    <w:rsid w:val="00AE6A7B"/>
    <w:rsid w:val="00AE7119"/>
    <w:rsid w:val="00AF0655"/>
    <w:rsid w:val="00AF090D"/>
    <w:rsid w:val="00AF1816"/>
    <w:rsid w:val="00AF3EED"/>
    <w:rsid w:val="00AF654F"/>
    <w:rsid w:val="00B00F9C"/>
    <w:rsid w:val="00B018E3"/>
    <w:rsid w:val="00B06D03"/>
    <w:rsid w:val="00B1219E"/>
    <w:rsid w:val="00B13892"/>
    <w:rsid w:val="00B17E28"/>
    <w:rsid w:val="00B17E49"/>
    <w:rsid w:val="00B17FCE"/>
    <w:rsid w:val="00B207ED"/>
    <w:rsid w:val="00B24EA8"/>
    <w:rsid w:val="00B26835"/>
    <w:rsid w:val="00B26F24"/>
    <w:rsid w:val="00B30AF9"/>
    <w:rsid w:val="00B31C4C"/>
    <w:rsid w:val="00B37A67"/>
    <w:rsid w:val="00B42281"/>
    <w:rsid w:val="00B429D8"/>
    <w:rsid w:val="00B45C0D"/>
    <w:rsid w:val="00B45DD6"/>
    <w:rsid w:val="00B464F0"/>
    <w:rsid w:val="00B54A3D"/>
    <w:rsid w:val="00B625CD"/>
    <w:rsid w:val="00B63B5E"/>
    <w:rsid w:val="00B679B6"/>
    <w:rsid w:val="00B715C3"/>
    <w:rsid w:val="00B72FD9"/>
    <w:rsid w:val="00B73751"/>
    <w:rsid w:val="00B74943"/>
    <w:rsid w:val="00B74D00"/>
    <w:rsid w:val="00B76711"/>
    <w:rsid w:val="00B76C74"/>
    <w:rsid w:val="00B77B3B"/>
    <w:rsid w:val="00B8490E"/>
    <w:rsid w:val="00B86483"/>
    <w:rsid w:val="00B86535"/>
    <w:rsid w:val="00B9298B"/>
    <w:rsid w:val="00B9300C"/>
    <w:rsid w:val="00B95E4F"/>
    <w:rsid w:val="00B96E8D"/>
    <w:rsid w:val="00BA03FD"/>
    <w:rsid w:val="00BA0E8D"/>
    <w:rsid w:val="00BA1050"/>
    <w:rsid w:val="00BA1BF4"/>
    <w:rsid w:val="00BA265D"/>
    <w:rsid w:val="00BA3E45"/>
    <w:rsid w:val="00BA69B2"/>
    <w:rsid w:val="00BA6EF7"/>
    <w:rsid w:val="00BA7128"/>
    <w:rsid w:val="00BB0707"/>
    <w:rsid w:val="00BB34EA"/>
    <w:rsid w:val="00BB397D"/>
    <w:rsid w:val="00BB506E"/>
    <w:rsid w:val="00BB5792"/>
    <w:rsid w:val="00BC20D2"/>
    <w:rsid w:val="00BC4397"/>
    <w:rsid w:val="00BC49A1"/>
    <w:rsid w:val="00BC5166"/>
    <w:rsid w:val="00BC5D9F"/>
    <w:rsid w:val="00BC6A10"/>
    <w:rsid w:val="00BC7882"/>
    <w:rsid w:val="00BC7D68"/>
    <w:rsid w:val="00BD082D"/>
    <w:rsid w:val="00BD2624"/>
    <w:rsid w:val="00BD303D"/>
    <w:rsid w:val="00BD6B22"/>
    <w:rsid w:val="00BD6CCB"/>
    <w:rsid w:val="00BD7865"/>
    <w:rsid w:val="00BE0A9E"/>
    <w:rsid w:val="00BE0C80"/>
    <w:rsid w:val="00BE202C"/>
    <w:rsid w:val="00BE23F4"/>
    <w:rsid w:val="00BE4EB9"/>
    <w:rsid w:val="00BF1AD2"/>
    <w:rsid w:val="00BF287D"/>
    <w:rsid w:val="00BF546F"/>
    <w:rsid w:val="00BF5DF3"/>
    <w:rsid w:val="00BF7B1C"/>
    <w:rsid w:val="00C0671A"/>
    <w:rsid w:val="00C07428"/>
    <w:rsid w:val="00C11531"/>
    <w:rsid w:val="00C118F1"/>
    <w:rsid w:val="00C121F4"/>
    <w:rsid w:val="00C133AB"/>
    <w:rsid w:val="00C13488"/>
    <w:rsid w:val="00C15DBC"/>
    <w:rsid w:val="00C21C87"/>
    <w:rsid w:val="00C229C3"/>
    <w:rsid w:val="00C25888"/>
    <w:rsid w:val="00C2618E"/>
    <w:rsid w:val="00C30F31"/>
    <w:rsid w:val="00C34CD4"/>
    <w:rsid w:val="00C351F5"/>
    <w:rsid w:val="00C35E9A"/>
    <w:rsid w:val="00C36B7F"/>
    <w:rsid w:val="00C43D61"/>
    <w:rsid w:val="00C44C2B"/>
    <w:rsid w:val="00C50321"/>
    <w:rsid w:val="00C514FB"/>
    <w:rsid w:val="00C518BE"/>
    <w:rsid w:val="00C57D26"/>
    <w:rsid w:val="00C60173"/>
    <w:rsid w:val="00C60D19"/>
    <w:rsid w:val="00C60F00"/>
    <w:rsid w:val="00C6362A"/>
    <w:rsid w:val="00C637C2"/>
    <w:rsid w:val="00C65D12"/>
    <w:rsid w:val="00C70981"/>
    <w:rsid w:val="00C71E24"/>
    <w:rsid w:val="00C71ECE"/>
    <w:rsid w:val="00C72171"/>
    <w:rsid w:val="00C73F1D"/>
    <w:rsid w:val="00C766EE"/>
    <w:rsid w:val="00C77CF1"/>
    <w:rsid w:val="00C77F68"/>
    <w:rsid w:val="00C80235"/>
    <w:rsid w:val="00C80801"/>
    <w:rsid w:val="00C8314A"/>
    <w:rsid w:val="00C853AE"/>
    <w:rsid w:val="00C85892"/>
    <w:rsid w:val="00C90A60"/>
    <w:rsid w:val="00C9158F"/>
    <w:rsid w:val="00C92979"/>
    <w:rsid w:val="00C9439A"/>
    <w:rsid w:val="00C94A40"/>
    <w:rsid w:val="00C94EAB"/>
    <w:rsid w:val="00C96181"/>
    <w:rsid w:val="00CA09C4"/>
    <w:rsid w:val="00CA11A2"/>
    <w:rsid w:val="00CA1F40"/>
    <w:rsid w:val="00CA244D"/>
    <w:rsid w:val="00CA2775"/>
    <w:rsid w:val="00CA2A0D"/>
    <w:rsid w:val="00CA2FF1"/>
    <w:rsid w:val="00CA307A"/>
    <w:rsid w:val="00CA35B8"/>
    <w:rsid w:val="00CA43EB"/>
    <w:rsid w:val="00CB07A1"/>
    <w:rsid w:val="00CB1818"/>
    <w:rsid w:val="00CB2358"/>
    <w:rsid w:val="00CB54F3"/>
    <w:rsid w:val="00CB5E0B"/>
    <w:rsid w:val="00CB5F04"/>
    <w:rsid w:val="00CC1020"/>
    <w:rsid w:val="00CC20B9"/>
    <w:rsid w:val="00CC3A72"/>
    <w:rsid w:val="00CC5FE4"/>
    <w:rsid w:val="00CC6196"/>
    <w:rsid w:val="00CD175C"/>
    <w:rsid w:val="00CD1AA0"/>
    <w:rsid w:val="00CD1D5E"/>
    <w:rsid w:val="00CE213E"/>
    <w:rsid w:val="00CE2262"/>
    <w:rsid w:val="00CE3CE7"/>
    <w:rsid w:val="00CE5358"/>
    <w:rsid w:val="00CE58A8"/>
    <w:rsid w:val="00CE6A56"/>
    <w:rsid w:val="00CE7947"/>
    <w:rsid w:val="00CF12F6"/>
    <w:rsid w:val="00CF19FA"/>
    <w:rsid w:val="00CF3A5A"/>
    <w:rsid w:val="00CF45D7"/>
    <w:rsid w:val="00D02EE0"/>
    <w:rsid w:val="00D05B8D"/>
    <w:rsid w:val="00D1012C"/>
    <w:rsid w:val="00D104DD"/>
    <w:rsid w:val="00D16FCF"/>
    <w:rsid w:val="00D23406"/>
    <w:rsid w:val="00D23872"/>
    <w:rsid w:val="00D24061"/>
    <w:rsid w:val="00D25BB3"/>
    <w:rsid w:val="00D3094E"/>
    <w:rsid w:val="00D35B7D"/>
    <w:rsid w:val="00D35D03"/>
    <w:rsid w:val="00D35F03"/>
    <w:rsid w:val="00D37C05"/>
    <w:rsid w:val="00D41D26"/>
    <w:rsid w:val="00D52E53"/>
    <w:rsid w:val="00D55E95"/>
    <w:rsid w:val="00D645DF"/>
    <w:rsid w:val="00D66ED2"/>
    <w:rsid w:val="00D678F0"/>
    <w:rsid w:val="00D7144E"/>
    <w:rsid w:val="00D71AEE"/>
    <w:rsid w:val="00D72154"/>
    <w:rsid w:val="00D72228"/>
    <w:rsid w:val="00D764BB"/>
    <w:rsid w:val="00D76BA9"/>
    <w:rsid w:val="00D76FAF"/>
    <w:rsid w:val="00D77927"/>
    <w:rsid w:val="00D77E81"/>
    <w:rsid w:val="00D84EF2"/>
    <w:rsid w:val="00D86E57"/>
    <w:rsid w:val="00D90600"/>
    <w:rsid w:val="00D90A43"/>
    <w:rsid w:val="00D91533"/>
    <w:rsid w:val="00D92216"/>
    <w:rsid w:val="00D930B8"/>
    <w:rsid w:val="00D95216"/>
    <w:rsid w:val="00D97F0E"/>
    <w:rsid w:val="00DA1CB5"/>
    <w:rsid w:val="00DA1EB4"/>
    <w:rsid w:val="00DA376E"/>
    <w:rsid w:val="00DA417D"/>
    <w:rsid w:val="00DA5A9F"/>
    <w:rsid w:val="00DA61E2"/>
    <w:rsid w:val="00DA769E"/>
    <w:rsid w:val="00DB245B"/>
    <w:rsid w:val="00DB2BA4"/>
    <w:rsid w:val="00DB325B"/>
    <w:rsid w:val="00DB5180"/>
    <w:rsid w:val="00DB5706"/>
    <w:rsid w:val="00DB6B72"/>
    <w:rsid w:val="00DC05DA"/>
    <w:rsid w:val="00DC1025"/>
    <w:rsid w:val="00DC1D9B"/>
    <w:rsid w:val="00DD1FA7"/>
    <w:rsid w:val="00DD2F07"/>
    <w:rsid w:val="00DD3509"/>
    <w:rsid w:val="00DD654B"/>
    <w:rsid w:val="00DD6EC0"/>
    <w:rsid w:val="00DE1157"/>
    <w:rsid w:val="00DE3601"/>
    <w:rsid w:val="00DE4830"/>
    <w:rsid w:val="00DE4E3C"/>
    <w:rsid w:val="00DE683E"/>
    <w:rsid w:val="00DE6929"/>
    <w:rsid w:val="00DF317C"/>
    <w:rsid w:val="00DF581A"/>
    <w:rsid w:val="00DF76DF"/>
    <w:rsid w:val="00E01101"/>
    <w:rsid w:val="00E011FA"/>
    <w:rsid w:val="00E1635E"/>
    <w:rsid w:val="00E20299"/>
    <w:rsid w:val="00E20312"/>
    <w:rsid w:val="00E22FA7"/>
    <w:rsid w:val="00E239BA"/>
    <w:rsid w:val="00E26F88"/>
    <w:rsid w:val="00E30E74"/>
    <w:rsid w:val="00E315DA"/>
    <w:rsid w:val="00E32938"/>
    <w:rsid w:val="00E353E6"/>
    <w:rsid w:val="00E35F25"/>
    <w:rsid w:val="00E37BBC"/>
    <w:rsid w:val="00E40366"/>
    <w:rsid w:val="00E510DF"/>
    <w:rsid w:val="00E5115A"/>
    <w:rsid w:val="00E51DFF"/>
    <w:rsid w:val="00E5349E"/>
    <w:rsid w:val="00E5411B"/>
    <w:rsid w:val="00E563B5"/>
    <w:rsid w:val="00E5659B"/>
    <w:rsid w:val="00E56DEC"/>
    <w:rsid w:val="00E57073"/>
    <w:rsid w:val="00E57FE9"/>
    <w:rsid w:val="00E6176E"/>
    <w:rsid w:val="00E6184E"/>
    <w:rsid w:val="00E619C2"/>
    <w:rsid w:val="00E61C1E"/>
    <w:rsid w:val="00E62C7F"/>
    <w:rsid w:val="00E64199"/>
    <w:rsid w:val="00E644B4"/>
    <w:rsid w:val="00E65675"/>
    <w:rsid w:val="00E657AB"/>
    <w:rsid w:val="00E71356"/>
    <w:rsid w:val="00E7271C"/>
    <w:rsid w:val="00E742FF"/>
    <w:rsid w:val="00E74337"/>
    <w:rsid w:val="00E74602"/>
    <w:rsid w:val="00E7798F"/>
    <w:rsid w:val="00E80892"/>
    <w:rsid w:val="00E82CB6"/>
    <w:rsid w:val="00E82F54"/>
    <w:rsid w:val="00E8661F"/>
    <w:rsid w:val="00E86725"/>
    <w:rsid w:val="00E86D00"/>
    <w:rsid w:val="00E87493"/>
    <w:rsid w:val="00E879DD"/>
    <w:rsid w:val="00E905EF"/>
    <w:rsid w:val="00E91604"/>
    <w:rsid w:val="00E933EE"/>
    <w:rsid w:val="00E94D3F"/>
    <w:rsid w:val="00E94E2F"/>
    <w:rsid w:val="00E96480"/>
    <w:rsid w:val="00E97E7B"/>
    <w:rsid w:val="00EA0428"/>
    <w:rsid w:val="00EA2FF0"/>
    <w:rsid w:val="00EA3E18"/>
    <w:rsid w:val="00EA55CC"/>
    <w:rsid w:val="00EB1326"/>
    <w:rsid w:val="00EB5D5A"/>
    <w:rsid w:val="00EB678B"/>
    <w:rsid w:val="00EB73C9"/>
    <w:rsid w:val="00EC1478"/>
    <w:rsid w:val="00EC284E"/>
    <w:rsid w:val="00EC2E7C"/>
    <w:rsid w:val="00EC4F4C"/>
    <w:rsid w:val="00EC59EB"/>
    <w:rsid w:val="00EC6B26"/>
    <w:rsid w:val="00ED0090"/>
    <w:rsid w:val="00ED029E"/>
    <w:rsid w:val="00ED0BC5"/>
    <w:rsid w:val="00ED0D66"/>
    <w:rsid w:val="00ED1ED9"/>
    <w:rsid w:val="00ED24FD"/>
    <w:rsid w:val="00ED366F"/>
    <w:rsid w:val="00ED73E5"/>
    <w:rsid w:val="00EE08BE"/>
    <w:rsid w:val="00EE0F56"/>
    <w:rsid w:val="00EE37FB"/>
    <w:rsid w:val="00EE5A0D"/>
    <w:rsid w:val="00EE5E21"/>
    <w:rsid w:val="00EE6DCB"/>
    <w:rsid w:val="00EF05CA"/>
    <w:rsid w:val="00EF2C50"/>
    <w:rsid w:val="00EF3AD2"/>
    <w:rsid w:val="00EF5C4A"/>
    <w:rsid w:val="00EF7E73"/>
    <w:rsid w:val="00F0197B"/>
    <w:rsid w:val="00F030ED"/>
    <w:rsid w:val="00F07318"/>
    <w:rsid w:val="00F10A72"/>
    <w:rsid w:val="00F1115C"/>
    <w:rsid w:val="00F14A40"/>
    <w:rsid w:val="00F20F4D"/>
    <w:rsid w:val="00F22E13"/>
    <w:rsid w:val="00F23193"/>
    <w:rsid w:val="00F23D50"/>
    <w:rsid w:val="00F23F1A"/>
    <w:rsid w:val="00F26239"/>
    <w:rsid w:val="00F31BCA"/>
    <w:rsid w:val="00F33AC0"/>
    <w:rsid w:val="00F350B5"/>
    <w:rsid w:val="00F4189C"/>
    <w:rsid w:val="00F5055C"/>
    <w:rsid w:val="00F52D1F"/>
    <w:rsid w:val="00F5635F"/>
    <w:rsid w:val="00F56D25"/>
    <w:rsid w:val="00F6045F"/>
    <w:rsid w:val="00F60D3F"/>
    <w:rsid w:val="00F67BA7"/>
    <w:rsid w:val="00F67EA0"/>
    <w:rsid w:val="00F67EBF"/>
    <w:rsid w:val="00F702FA"/>
    <w:rsid w:val="00F71298"/>
    <w:rsid w:val="00F720E5"/>
    <w:rsid w:val="00F74A71"/>
    <w:rsid w:val="00F74C3D"/>
    <w:rsid w:val="00F761AC"/>
    <w:rsid w:val="00F77CEB"/>
    <w:rsid w:val="00F852F2"/>
    <w:rsid w:val="00F857A5"/>
    <w:rsid w:val="00F86171"/>
    <w:rsid w:val="00F87C54"/>
    <w:rsid w:val="00F906DA"/>
    <w:rsid w:val="00F90858"/>
    <w:rsid w:val="00F935B7"/>
    <w:rsid w:val="00F93FBF"/>
    <w:rsid w:val="00F944DE"/>
    <w:rsid w:val="00F95895"/>
    <w:rsid w:val="00F9687A"/>
    <w:rsid w:val="00FA22F0"/>
    <w:rsid w:val="00FA23C9"/>
    <w:rsid w:val="00FB1E29"/>
    <w:rsid w:val="00FB35FA"/>
    <w:rsid w:val="00FB5F2C"/>
    <w:rsid w:val="00FB6A39"/>
    <w:rsid w:val="00FB6D5E"/>
    <w:rsid w:val="00FB7AAE"/>
    <w:rsid w:val="00FC0ADD"/>
    <w:rsid w:val="00FC34C2"/>
    <w:rsid w:val="00FC4291"/>
    <w:rsid w:val="00FC4ECA"/>
    <w:rsid w:val="00FC503D"/>
    <w:rsid w:val="00FC61B6"/>
    <w:rsid w:val="00FC6E69"/>
    <w:rsid w:val="00FD158C"/>
    <w:rsid w:val="00FD3CDD"/>
    <w:rsid w:val="00FD5755"/>
    <w:rsid w:val="00FD5E12"/>
    <w:rsid w:val="00FD696E"/>
    <w:rsid w:val="00FD6CFF"/>
    <w:rsid w:val="00FE1BE9"/>
    <w:rsid w:val="00FE29F0"/>
    <w:rsid w:val="00FE2A01"/>
    <w:rsid w:val="00FE4403"/>
    <w:rsid w:val="00FE5411"/>
    <w:rsid w:val="00FE5FB6"/>
    <w:rsid w:val="00FF03BC"/>
    <w:rsid w:val="00FF21CC"/>
    <w:rsid w:val="00FF24D7"/>
    <w:rsid w:val="00FF51DD"/>
    <w:rsid w:val="00FF532E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3FC96BF"/>
  <w15:docId w15:val="{76793D0E-8934-4BEA-B941-29A01C85B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Verdana"/>
        <w:color w:val="000000"/>
        <w:sz w:val="18"/>
        <w:szCs w:val="18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7025EC"/>
    <w:rPr>
      <w:rFonts w:ascii="DIN" w:hAnsi="DIN"/>
    </w:rPr>
  </w:style>
  <w:style w:type="paragraph" w:styleId="Kop1">
    <w:name w:val="heading 1"/>
    <w:basedOn w:val="Standaard"/>
    <w:next w:val="Standaard"/>
    <w:link w:val="Kop1Char"/>
    <w:autoRedefine/>
    <w:uiPriority w:val="99"/>
    <w:qFormat/>
    <w:rsid w:val="00C36B7F"/>
    <w:pPr>
      <w:keepNext/>
      <w:keepLines/>
      <w:numPr>
        <w:numId w:val="45"/>
      </w:numPr>
      <w:spacing w:line="276" w:lineRule="auto"/>
      <w:ind w:left="431" w:hanging="431"/>
      <w:outlineLvl w:val="0"/>
    </w:pPr>
    <w:rPr>
      <w:rFonts w:eastAsiaTheme="majorEastAsia" w:cstheme="majorBidi"/>
      <w:b/>
      <w:bCs/>
      <w:color w:val="31849B" w:themeColor="accent5" w:themeShade="BF"/>
      <w:sz w:val="28"/>
      <w:szCs w:val="28"/>
      <w:lang w:eastAsia="en-US"/>
    </w:rPr>
  </w:style>
  <w:style w:type="paragraph" w:styleId="Kop2">
    <w:name w:val="heading 2"/>
    <w:basedOn w:val="Kop1"/>
    <w:next w:val="Standaard"/>
    <w:link w:val="Kop2Char"/>
    <w:uiPriority w:val="99"/>
    <w:qFormat/>
    <w:rsid w:val="00404FF1"/>
    <w:pPr>
      <w:keepLines w:val="0"/>
      <w:widowControl w:val="0"/>
      <w:numPr>
        <w:ilvl w:val="1"/>
      </w:numPr>
      <w:spacing w:before="200" w:line="300" w:lineRule="atLeast"/>
      <w:contextualSpacing/>
      <w:outlineLvl w:val="1"/>
    </w:pPr>
    <w:rPr>
      <w:rFonts w:eastAsia="Times New Roman" w:cs="Arial"/>
      <w:bCs w:val="0"/>
      <w:iCs/>
      <w:kern w:val="32"/>
      <w:sz w:val="22"/>
      <w:lang w:eastAsia="nl-NL"/>
    </w:rPr>
  </w:style>
  <w:style w:type="paragraph" w:styleId="Kop3">
    <w:name w:val="heading 3"/>
    <w:basedOn w:val="Kop1"/>
    <w:next w:val="Standaard"/>
    <w:link w:val="Kop3Char"/>
    <w:autoRedefine/>
    <w:uiPriority w:val="99"/>
    <w:qFormat/>
    <w:rsid w:val="00F52D1F"/>
    <w:pPr>
      <w:keepLines w:val="0"/>
      <w:widowControl w:val="0"/>
      <w:numPr>
        <w:ilvl w:val="2"/>
      </w:numPr>
      <w:spacing w:before="240" w:line="240" w:lineRule="atLeast"/>
      <w:outlineLvl w:val="2"/>
    </w:pPr>
    <w:rPr>
      <w:rFonts w:eastAsiaTheme="minorHAnsi" w:cs="Arial"/>
      <w:b w:val="0"/>
      <w:bCs w:val="0"/>
      <w:i/>
      <w:kern w:val="32"/>
      <w:sz w:val="18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90156D"/>
    <w:pPr>
      <w:numPr>
        <w:ilvl w:val="3"/>
      </w:numPr>
      <w:spacing w:line="240" w:lineRule="auto"/>
      <w:ind w:left="0" w:firstLine="0"/>
      <w:outlineLvl w:val="3"/>
    </w:pPr>
    <w:rPr>
      <w:i w:val="0"/>
      <w:u w:val="single"/>
    </w:rPr>
  </w:style>
  <w:style w:type="paragraph" w:styleId="Kop5">
    <w:name w:val="heading 5"/>
    <w:basedOn w:val="Standaard"/>
    <w:next w:val="Standaard"/>
    <w:pPr>
      <w:keepNext/>
      <w:keepLines/>
      <w:numPr>
        <w:ilvl w:val="4"/>
        <w:numId w:val="45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pPr>
      <w:keepNext/>
      <w:keepLines/>
      <w:numPr>
        <w:ilvl w:val="5"/>
        <w:numId w:val="45"/>
      </w:numPr>
      <w:spacing w:before="240" w:after="60"/>
      <w:outlineLvl w:val="5"/>
    </w:pPr>
    <w:rPr>
      <w:rFonts w:ascii="Times New Roman" w:eastAsia="Times New Roman" w:hAnsi="Times New Roman" w:cs="Times New Roman"/>
      <w:b/>
      <w:sz w:val="22"/>
    </w:rPr>
  </w:style>
  <w:style w:type="paragraph" w:styleId="Kop7">
    <w:name w:val="heading 7"/>
    <w:basedOn w:val="Standaard"/>
    <w:next w:val="Standaard"/>
    <w:link w:val="Kop7Char"/>
    <w:autoRedefine/>
    <w:uiPriority w:val="9"/>
    <w:unhideWhenUsed/>
    <w:qFormat/>
    <w:rsid w:val="007623A4"/>
    <w:pPr>
      <w:keepNext/>
      <w:keepLines/>
      <w:numPr>
        <w:numId w:val="46"/>
      </w:numPr>
      <w:spacing w:before="40" w:after="120"/>
      <w:outlineLvl w:val="6"/>
    </w:pPr>
    <w:rPr>
      <w:rFonts w:eastAsiaTheme="majorEastAsia" w:cstheme="majorBidi"/>
      <w:b/>
      <w:iCs/>
      <w:color w:val="31849B" w:themeColor="accent5" w:themeShade="BF"/>
      <w:sz w:val="2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0156D"/>
    <w:pPr>
      <w:keepNext/>
      <w:keepLines/>
      <w:numPr>
        <w:ilvl w:val="7"/>
        <w:numId w:val="4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0156D"/>
    <w:pPr>
      <w:keepNext/>
      <w:keepLines/>
      <w:numPr>
        <w:ilvl w:val="8"/>
        <w:numId w:val="4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aliases w:val="Titel op nwe pagina"/>
    <w:basedOn w:val="Standaard"/>
    <w:next w:val="Standaard"/>
    <w:link w:val="TitelChar"/>
    <w:qFormat/>
    <w:rsid w:val="00316710"/>
    <w:pPr>
      <w:keepNext/>
      <w:keepLines/>
      <w:pageBreakBefore/>
      <w:spacing w:after="120"/>
    </w:pPr>
    <w:rPr>
      <w:b/>
      <w:sz w:val="40"/>
    </w:rPr>
  </w:style>
  <w:style w:type="paragraph" w:styleId="Ondertitel">
    <w:name w:val="Subtitle"/>
    <w:basedOn w:val="Standaard"/>
    <w:next w:val="Standaard"/>
    <w:rsid w:val="00316710"/>
    <w:pPr>
      <w:keepNext/>
      <w:keepLines/>
    </w:pPr>
    <w:rPr>
      <w:color w:val="auto"/>
      <w:sz w:val="28"/>
    </w:rPr>
  </w:style>
  <w:style w:type="table" w:customStyle="1" w:styleId="5">
    <w:name w:val="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top w:w="120" w:type="dxa"/>
        <w:left w:w="60" w:type="dxa"/>
        <w:bottom w:w="120" w:type="dxa"/>
        <w:right w:w="6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</w:tblPr>
  </w:style>
  <w:style w:type="table" w:customStyle="1" w:styleId="2">
    <w:name w:val="2"/>
    <w:basedOn w:val="TableNormal1"/>
    <w:tblPr>
      <w:tblStyleRowBandSize w:val="1"/>
      <w:tblStyleColBandSize w:val="1"/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Tekstopmerking">
    <w:name w:val="annotation text"/>
    <w:basedOn w:val="Standaard"/>
    <w:link w:val="TekstopmerkingChar"/>
    <w:unhideWhenUsed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C102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C1020"/>
    <w:rPr>
      <w:rFonts w:ascii="Tahoma" w:hAnsi="Tahoma" w:cs="Tahoma"/>
      <w:sz w:val="16"/>
      <w:szCs w:val="16"/>
    </w:rPr>
  </w:style>
  <w:style w:type="paragraph" w:styleId="Eindnoottekst">
    <w:name w:val="endnote text"/>
    <w:basedOn w:val="Standaard"/>
    <w:link w:val="EindnoottekstChar"/>
    <w:uiPriority w:val="99"/>
    <w:unhideWhenUsed/>
    <w:qFormat/>
    <w:rsid w:val="00F87C54"/>
    <w:pPr>
      <w:ind w:left="720" w:hanging="360"/>
    </w:pPr>
    <w:rPr>
      <w:rFonts w:eastAsia="Times New Roman" w:cs="Times New Roman"/>
      <w:color w:val="auto"/>
    </w:rPr>
  </w:style>
  <w:style w:type="character" w:customStyle="1" w:styleId="EindnoottekstChar">
    <w:name w:val="Eindnoottekst Char"/>
    <w:basedOn w:val="Standaardalinea-lettertype"/>
    <w:link w:val="Eindnoottekst"/>
    <w:uiPriority w:val="99"/>
    <w:rsid w:val="00F87C54"/>
    <w:rPr>
      <w:rFonts w:eastAsia="Times New Roman" w:cs="Times New Roman"/>
      <w:color w:val="auto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D309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D309D"/>
    <w:rPr>
      <w:sz w:val="20"/>
    </w:rPr>
  </w:style>
  <w:style w:type="character" w:styleId="Eindnootmarkering">
    <w:name w:val="endnote reference"/>
    <w:basedOn w:val="Standaardalinea-lettertype"/>
    <w:uiPriority w:val="99"/>
    <w:semiHidden/>
    <w:unhideWhenUsed/>
    <w:qFormat/>
    <w:rsid w:val="00DE1157"/>
    <w:rPr>
      <w:rFonts w:ascii="Verdana" w:hAnsi="Verdana"/>
      <w:b/>
      <w:sz w:val="16"/>
      <w:vertAlign w:val="superscript"/>
    </w:rPr>
  </w:style>
  <w:style w:type="character" w:styleId="Voetnootmarkering">
    <w:name w:val="footnote reference"/>
    <w:basedOn w:val="Standaardalinea-lettertype"/>
    <w:uiPriority w:val="99"/>
    <w:unhideWhenUsed/>
    <w:qFormat/>
    <w:rsid w:val="00021C1C"/>
    <w:rPr>
      <w:rFonts w:ascii="Verdana" w:hAnsi="Verdana"/>
      <w:b/>
      <w:sz w:val="22"/>
      <w:vertAlign w:val="superscript"/>
    </w:rPr>
  </w:style>
  <w:style w:type="paragraph" w:styleId="Koptekst">
    <w:name w:val="header"/>
    <w:basedOn w:val="Standaard"/>
    <w:link w:val="KoptekstChar"/>
    <w:autoRedefine/>
    <w:uiPriority w:val="99"/>
    <w:unhideWhenUsed/>
    <w:rsid w:val="00BE0A9E"/>
    <w:pPr>
      <w:tabs>
        <w:tab w:val="center" w:pos="4536"/>
        <w:tab w:val="right" w:pos="9072"/>
      </w:tabs>
    </w:pPr>
    <w:rPr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E0A9E"/>
    <w:rPr>
      <w:rFonts w:ascii="DIN" w:hAnsi="DIN"/>
      <w:sz w:val="16"/>
    </w:rPr>
  </w:style>
  <w:style w:type="paragraph" w:styleId="Voettekst">
    <w:name w:val="footer"/>
    <w:basedOn w:val="Standaard"/>
    <w:link w:val="VoettekstChar"/>
    <w:autoRedefine/>
    <w:uiPriority w:val="99"/>
    <w:unhideWhenUsed/>
    <w:rsid w:val="00BE0A9E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BE0A9E"/>
    <w:rPr>
      <w:rFonts w:ascii="DIN" w:hAnsi="DIN"/>
      <w:sz w:val="16"/>
    </w:rPr>
  </w:style>
  <w:style w:type="character" w:styleId="Hyperlink">
    <w:name w:val="Hyperlink"/>
    <w:basedOn w:val="Standaardalinea-lettertype"/>
    <w:uiPriority w:val="99"/>
    <w:unhideWhenUsed/>
    <w:rsid w:val="00793FB5"/>
    <w:rPr>
      <w:color w:val="31849B" w:themeColor="accent5" w:themeShade="BF"/>
      <w:u w:val="single"/>
    </w:rPr>
  </w:style>
  <w:style w:type="paragraph" w:styleId="Lijstalinea">
    <w:name w:val="List Paragraph"/>
    <w:basedOn w:val="Standaard"/>
    <w:uiPriority w:val="34"/>
    <w:qFormat/>
    <w:rsid w:val="00F87C54"/>
    <w:pPr>
      <w:ind w:left="720"/>
      <w:contextualSpacing/>
    </w:pPr>
  </w:style>
  <w:style w:type="paragraph" w:customStyle="1" w:styleId="Tussenkopje">
    <w:name w:val="Tussenkopje"/>
    <w:basedOn w:val="Standaard"/>
    <w:next w:val="Standaard"/>
    <w:uiPriority w:val="99"/>
    <w:qFormat/>
    <w:rsid w:val="00DD6EC0"/>
    <w:rPr>
      <w:u w:val="single"/>
    </w:rPr>
  </w:style>
  <w:style w:type="character" w:customStyle="1" w:styleId="Invul-keuze-veld">
    <w:name w:val="Invul-keuze-veld"/>
    <w:basedOn w:val="Standaardalinea-lettertype"/>
    <w:uiPriority w:val="99"/>
    <w:qFormat/>
    <w:rsid w:val="001B49BB"/>
    <w:rPr>
      <w:rFonts w:ascii="Arial" w:hAnsi="Arial"/>
      <w:i/>
      <w:sz w:val="20"/>
      <w:bdr w:val="none" w:sz="0" w:space="0" w:color="auto"/>
      <w:shd w:val="clear" w:color="auto" w:fill="BFBFBF" w:themeFill="background1" w:themeFillShade="BF"/>
    </w:rPr>
  </w:style>
  <w:style w:type="character" w:customStyle="1" w:styleId="Keuzetekst-arcering">
    <w:name w:val="Keuzetekst-arcering"/>
    <w:basedOn w:val="Standaardalinea-lettertype"/>
    <w:uiPriority w:val="99"/>
    <w:qFormat/>
    <w:rsid w:val="00F87C54"/>
    <w:rPr>
      <w:caps/>
      <w:smallCaps w:val="0"/>
      <w:color w:val="000000" w:themeColor="text1"/>
      <w:bdr w:val="none" w:sz="0" w:space="0" w:color="auto"/>
      <w:shd w:val="clear" w:color="auto" w:fill="FFFF00"/>
      <w14:textOutline w14:w="9525" w14:cap="rnd" w14:cmpd="sng" w14:algn="ctr">
        <w14:noFill/>
        <w14:prstDash w14:val="solid"/>
        <w14:bevel/>
      </w14:textOutline>
    </w:rPr>
  </w:style>
  <w:style w:type="character" w:customStyle="1" w:styleId="Kop1Char">
    <w:name w:val="Kop 1 Char"/>
    <w:basedOn w:val="Standaardalinea-lettertype"/>
    <w:link w:val="Kop1"/>
    <w:uiPriority w:val="99"/>
    <w:rsid w:val="00C36B7F"/>
    <w:rPr>
      <w:rFonts w:ascii="DIN" w:eastAsiaTheme="majorEastAsia" w:hAnsi="DIN" w:cstheme="majorBidi"/>
      <w:b/>
      <w:bCs/>
      <w:color w:val="31849B" w:themeColor="accent5" w:themeShade="BF"/>
      <w:sz w:val="28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9"/>
    <w:rsid w:val="00404FF1"/>
    <w:rPr>
      <w:rFonts w:ascii="DIN" w:eastAsia="Times New Roman" w:hAnsi="DIN" w:cs="Arial"/>
      <w:b/>
      <w:iCs/>
      <w:color w:val="31849B" w:themeColor="accent5" w:themeShade="BF"/>
      <w:kern w:val="32"/>
      <w:sz w:val="22"/>
      <w:szCs w:val="28"/>
    </w:rPr>
  </w:style>
  <w:style w:type="character" w:customStyle="1" w:styleId="Kop3Char">
    <w:name w:val="Kop 3 Char"/>
    <w:basedOn w:val="Standaardalinea-lettertype"/>
    <w:link w:val="Kop3"/>
    <w:uiPriority w:val="99"/>
    <w:rsid w:val="00F52D1F"/>
    <w:rPr>
      <w:rFonts w:ascii="DIN" w:eastAsiaTheme="minorHAnsi" w:hAnsi="DIN" w:cs="Arial"/>
      <w:i/>
      <w:color w:val="31849B" w:themeColor="accent5" w:themeShade="BF"/>
      <w:kern w:val="32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90156D"/>
    <w:rPr>
      <w:rFonts w:ascii="DIN" w:eastAsiaTheme="minorHAnsi" w:hAnsi="DIN" w:cs="Arial"/>
      <w:color w:val="31849B" w:themeColor="accent5" w:themeShade="BF"/>
      <w:kern w:val="32"/>
      <w:szCs w:val="26"/>
      <w:u w:val="single"/>
      <w:lang w:eastAsia="en-US"/>
    </w:rPr>
  </w:style>
  <w:style w:type="character" w:customStyle="1" w:styleId="Optioneletekstarcering">
    <w:name w:val="Optionele tekst arcering"/>
    <w:basedOn w:val="Standaardalinea-lettertype"/>
    <w:uiPriority w:val="99"/>
    <w:qFormat/>
    <w:rsid w:val="00F87C54"/>
    <w:rPr>
      <w:caps/>
      <w:smallCaps w:val="0"/>
      <w:color w:val="000000" w:themeColor="text1"/>
      <w:bdr w:val="none" w:sz="0" w:space="0" w:color="auto"/>
      <w:shd w:val="clear" w:color="auto" w:fill="00B0F0"/>
    </w:rPr>
  </w:style>
  <w:style w:type="paragraph" w:styleId="Kopvaninhoudsopgave">
    <w:name w:val="TOC Heading"/>
    <w:basedOn w:val="Kop1"/>
    <w:next w:val="Standaard"/>
    <w:autoRedefine/>
    <w:uiPriority w:val="39"/>
    <w:unhideWhenUsed/>
    <w:qFormat/>
    <w:rsid w:val="00CE7947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uiPriority w:val="39"/>
    <w:unhideWhenUsed/>
    <w:qFormat/>
    <w:rsid w:val="00441C33"/>
    <w:pPr>
      <w:spacing w:after="100"/>
    </w:pPr>
    <w:rPr>
      <w:b/>
      <w:color w:val="31849B" w:themeColor="accent5" w:themeShade="BF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90156D"/>
    <w:pPr>
      <w:tabs>
        <w:tab w:val="left" w:pos="880"/>
        <w:tab w:val="right" w:leader="dot" w:pos="8811"/>
      </w:tabs>
      <w:spacing w:after="100"/>
    </w:pPr>
    <w:rPr>
      <w:color w:val="auto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0A53B0"/>
    <w:pPr>
      <w:spacing w:after="100"/>
    </w:pPr>
    <w:rPr>
      <w:color w:val="auto"/>
    </w:rPr>
  </w:style>
  <w:style w:type="paragraph" w:customStyle="1" w:styleId="toelichting">
    <w:name w:val="toelichting"/>
    <w:basedOn w:val="Standaard"/>
    <w:next w:val="Standaard"/>
    <w:link w:val="toelichtingChar"/>
    <w:uiPriority w:val="99"/>
    <w:qFormat/>
    <w:rsid w:val="00EB678B"/>
    <w:pPr>
      <w:shd w:val="clear" w:color="auto" w:fill="BFBFBF"/>
      <w:spacing w:line="264" w:lineRule="exact"/>
      <w:ind w:left="1418" w:hanging="1418"/>
    </w:pPr>
    <w:rPr>
      <w:rFonts w:eastAsia="Calibri" w:cs="Times New Roman"/>
      <w:i/>
      <w:color w:val="auto"/>
    </w:rPr>
  </w:style>
  <w:style w:type="character" w:customStyle="1" w:styleId="toelichtingChar">
    <w:name w:val="toelichting Char"/>
    <w:link w:val="toelichting"/>
    <w:uiPriority w:val="99"/>
    <w:locked/>
    <w:rsid w:val="00EB678B"/>
    <w:rPr>
      <w:rFonts w:eastAsia="Calibri" w:cs="Times New Roman"/>
      <w:i/>
      <w:color w:val="auto"/>
      <w:shd w:val="clear" w:color="auto" w:fill="BFBFBF"/>
    </w:rPr>
  </w:style>
  <w:style w:type="table" w:styleId="Tabelraster">
    <w:name w:val="Table Grid"/>
    <w:basedOn w:val="Standaardtabel"/>
    <w:uiPriority w:val="59"/>
    <w:rsid w:val="00C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gelnummer">
    <w:name w:val="line number"/>
    <w:basedOn w:val="Standaardalinea-lettertype"/>
    <w:uiPriority w:val="99"/>
    <w:semiHidden/>
    <w:unhideWhenUsed/>
    <w:rsid w:val="00BF1AD2"/>
    <w:rPr>
      <w:rFonts w:ascii="Verdana" w:hAnsi="Verdana"/>
      <w:color w:val="BFBFBF" w:themeColor="background1" w:themeShade="BF"/>
      <w:sz w:val="16"/>
    </w:rPr>
  </w:style>
  <w:style w:type="paragraph" w:styleId="Revisie">
    <w:name w:val="Revision"/>
    <w:hidden/>
    <w:uiPriority w:val="99"/>
    <w:semiHidden/>
    <w:rsid w:val="005E38EF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034D8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034D8"/>
    <w:rPr>
      <w:b/>
      <w:bCs/>
      <w:sz w:val="20"/>
      <w:szCs w:val="20"/>
    </w:rPr>
  </w:style>
  <w:style w:type="character" w:customStyle="1" w:styleId="TitelChar">
    <w:name w:val="Titel Char"/>
    <w:aliases w:val="Titel op nwe pagina Char"/>
    <w:basedOn w:val="Standaardalinea-lettertype"/>
    <w:link w:val="Titel"/>
    <w:rsid w:val="00316710"/>
    <w:rPr>
      <w:rFonts w:ascii="DIN" w:hAnsi="DIN"/>
      <w:b/>
      <w:sz w:val="40"/>
    </w:rPr>
  </w:style>
  <w:style w:type="paragraph" w:customStyle="1" w:styleId="Default">
    <w:name w:val="Default"/>
    <w:rsid w:val="004C17FA"/>
    <w:pPr>
      <w:widowControl w:val="0"/>
      <w:autoSpaceDE w:val="0"/>
      <w:autoSpaceDN w:val="0"/>
      <w:adjustRightInd w:val="0"/>
    </w:pPr>
    <w:rPr>
      <w:rFonts w:ascii="DIN" w:eastAsia="Times New Roman" w:hAnsi="DIN" w:cs="TTE2771988t00"/>
      <w:sz w:val="24"/>
      <w:szCs w:val="24"/>
    </w:rPr>
  </w:style>
  <w:style w:type="paragraph" w:styleId="Geenafstand">
    <w:name w:val="No Spacing"/>
    <w:uiPriority w:val="1"/>
    <w:qFormat/>
    <w:rsid w:val="004A7F82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Plattetekst">
    <w:name w:val="Body Text"/>
    <w:basedOn w:val="Standaard"/>
    <w:link w:val="PlattetekstChar"/>
    <w:unhideWhenUsed/>
    <w:qFormat/>
    <w:rsid w:val="009A02B2"/>
    <w:pPr>
      <w:spacing w:line="271" w:lineRule="auto"/>
    </w:pPr>
    <w:rPr>
      <w:rFonts w:ascii="Arial" w:eastAsiaTheme="minorEastAsia" w:hAnsi="Arial" w:cs="Arial"/>
      <w:color w:val="000000" w:themeColor="text1"/>
      <w:sz w:val="20"/>
      <w:szCs w:val="20"/>
      <w:lang w:eastAsia="en-GB"/>
    </w:rPr>
  </w:style>
  <w:style w:type="character" w:customStyle="1" w:styleId="PlattetekstChar">
    <w:name w:val="Platte tekst Char"/>
    <w:basedOn w:val="Standaardalinea-lettertype"/>
    <w:link w:val="Plattetekst"/>
    <w:rsid w:val="009A02B2"/>
    <w:rPr>
      <w:rFonts w:ascii="Arial" w:eastAsiaTheme="minorEastAsia" w:hAnsi="Arial" w:cs="Arial"/>
      <w:color w:val="000000" w:themeColor="text1"/>
      <w:sz w:val="20"/>
      <w:szCs w:val="20"/>
      <w:lang w:eastAsia="en-GB"/>
    </w:rPr>
  </w:style>
  <w:style w:type="paragraph" w:styleId="Normaalweb">
    <w:name w:val="Normal (Web)"/>
    <w:basedOn w:val="Standaard"/>
    <w:uiPriority w:val="99"/>
    <w:semiHidden/>
    <w:unhideWhenUsed/>
    <w:rsid w:val="00FE440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01">
    <w:name w:val="fontstyle01"/>
    <w:basedOn w:val="Standaardalinea-lettertype"/>
    <w:rsid w:val="00D9521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57073"/>
    <w:rPr>
      <w:color w:val="808080"/>
      <w:shd w:val="clear" w:color="auto" w:fill="E6E6E6"/>
    </w:rPr>
  </w:style>
  <w:style w:type="paragraph" w:styleId="Bijschrift">
    <w:name w:val="caption"/>
    <w:basedOn w:val="Standaard"/>
    <w:next w:val="Standaard"/>
    <w:uiPriority w:val="35"/>
    <w:unhideWhenUsed/>
    <w:qFormat/>
    <w:rsid w:val="00A93093"/>
    <w:pPr>
      <w:spacing w:after="200"/>
    </w:pPr>
    <w:rPr>
      <w:i/>
      <w:iCs/>
      <w:color w:val="1F497D" w:themeColor="text2"/>
    </w:rPr>
  </w:style>
  <w:style w:type="paragraph" w:styleId="Inhopg4">
    <w:name w:val="toc 4"/>
    <w:basedOn w:val="Inhopg3"/>
    <w:next w:val="Standaard"/>
    <w:autoRedefine/>
    <w:uiPriority w:val="39"/>
    <w:unhideWhenUsed/>
    <w:rsid w:val="00441C33"/>
    <w:pPr>
      <w:tabs>
        <w:tab w:val="left" w:pos="880"/>
        <w:tab w:val="right" w:leader="dot" w:pos="8811"/>
      </w:tabs>
    </w:pPr>
    <w:rPr>
      <w:noProof/>
    </w:rPr>
  </w:style>
  <w:style w:type="table" w:styleId="Rastertabel1licht-Accent5">
    <w:name w:val="Grid Table 1 Light Accent 5"/>
    <w:basedOn w:val="Standaardtabel"/>
    <w:uiPriority w:val="46"/>
    <w:rsid w:val="00441C33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Kop7Char">
    <w:name w:val="Kop 7 Char"/>
    <w:basedOn w:val="Standaardalinea-lettertype"/>
    <w:link w:val="Kop7"/>
    <w:uiPriority w:val="9"/>
    <w:rsid w:val="007623A4"/>
    <w:rPr>
      <w:rFonts w:ascii="DIN" w:eastAsiaTheme="majorEastAsia" w:hAnsi="DIN" w:cstheme="majorBidi"/>
      <w:b/>
      <w:iCs/>
      <w:color w:val="31849B" w:themeColor="accent5" w:themeShade="BF"/>
      <w:sz w:val="28"/>
    </w:rPr>
  </w:style>
  <w:style w:type="character" w:styleId="Zwaar">
    <w:name w:val="Strong"/>
    <w:basedOn w:val="Standaardalinea-lettertype"/>
    <w:uiPriority w:val="22"/>
    <w:qFormat/>
    <w:rsid w:val="00A01F22"/>
    <w:rPr>
      <w:b/>
      <w:bCs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0156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01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GevolgdeHyperlink">
    <w:name w:val="FollowedHyperlink"/>
    <w:basedOn w:val="Standaardalinea-lettertype"/>
    <w:uiPriority w:val="99"/>
    <w:semiHidden/>
    <w:unhideWhenUsed/>
    <w:rsid w:val="001A27C1"/>
    <w:rPr>
      <w:color w:val="800080" w:themeColor="followedHyperlink"/>
      <w:u w:val="single"/>
    </w:rPr>
  </w:style>
  <w:style w:type="paragraph" w:customStyle="1" w:styleId="Bijlage">
    <w:name w:val="Bijlage"/>
    <w:basedOn w:val="Kop1"/>
    <w:next w:val="Standaard"/>
    <w:autoRedefine/>
    <w:qFormat/>
    <w:rsid w:val="007025EC"/>
    <w:pPr>
      <w:numPr>
        <w:numId w:val="53"/>
      </w:numPr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316710"/>
    <w:pPr>
      <w:spacing w:after="100"/>
      <w:ind w:left="12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FE65A-5B19-467C-937E-912E9EFF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910F3194.dotm</Template>
  <TotalTime>125</TotalTime>
  <Pages>2</Pages>
  <Words>600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2014-10 Aanbestedingsleidraad_Openbaar_2014-10-30.docx.docx</vt:lpstr>
      <vt:lpstr>2014-10 Aanbestedingsleidraad_Openbaar_2014-10-30.docx.docx</vt:lpstr>
    </vt:vector>
  </TitlesOfParts>
  <Company>CROW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2014-10 Aanbestedingsleidraad_Openbaar_2014-10-30.docx.docx</dc:title>
  <dc:subject/>
  <dc:creator>Dijkstra, S.A.C.</dc:creator>
  <cp:keywords/>
  <dc:description/>
  <cp:lastModifiedBy>Lakhloufi R (Rachid)</cp:lastModifiedBy>
  <cp:revision>15</cp:revision>
  <cp:lastPrinted>2021-03-24T13:19:00Z</cp:lastPrinted>
  <dcterms:created xsi:type="dcterms:W3CDTF">2021-05-25T11:30:00Z</dcterms:created>
  <dcterms:modified xsi:type="dcterms:W3CDTF">2022-03-22T18:58:00Z</dcterms:modified>
</cp:coreProperties>
</file>